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26C96" w14:textId="3ECF471D" w:rsidR="00A736DC" w:rsidRPr="00B25525" w:rsidRDefault="00752FFF" w:rsidP="00850B9E">
      <w:pPr>
        <w:jc w:val="center"/>
      </w:pPr>
      <w:r>
        <w:rPr>
          <w:noProof/>
        </w:rPr>
        <mc:AlternateContent>
          <mc:Choice Requires="wps">
            <w:drawing>
              <wp:anchor distT="45720" distB="45720" distL="114300" distR="114300" simplePos="0" relativeHeight="251659264" behindDoc="0" locked="0" layoutInCell="1" allowOverlap="1" wp14:anchorId="30E801A5" wp14:editId="3A765C11">
                <wp:simplePos x="0" y="0"/>
                <wp:positionH relativeFrom="column">
                  <wp:posOffset>4577715</wp:posOffset>
                </wp:positionH>
                <wp:positionV relativeFrom="paragraph">
                  <wp:posOffset>3810</wp:posOffset>
                </wp:positionV>
                <wp:extent cx="1571625" cy="1404620"/>
                <wp:effectExtent l="0" t="0" r="28575" b="1016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solidFill>
                            <a:schemeClr val="bg1"/>
                          </a:solidFill>
                          <a:miter lim="800000"/>
                          <a:headEnd/>
                          <a:tailEnd/>
                        </a:ln>
                      </wps:spPr>
                      <wps:txbx>
                        <w:txbxContent>
                          <w:p w14:paraId="49D568BF" w14:textId="7EA18052" w:rsidR="00752FFF" w:rsidRDefault="00752FFF">
                            <w:r>
                              <w:t xml:space="preserve">Projektas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E801A5" id="_x0000_t202" coordsize="21600,21600" o:spt="202" path="m,l,21600r21600,l21600,xe">
                <v:stroke joinstyle="miter"/>
                <v:path gradientshapeok="t" o:connecttype="rect"/>
              </v:shapetype>
              <v:shape id="Text Box 2" o:spid="_x0000_s1026" type="#_x0000_t202" style="position:absolute;left:0;text-align:left;margin-left:360.45pt;margin-top:.3pt;width:123.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" strokecolor="white [3212]">
                <v:textbox style="mso-fit-shape-to-text:t">
                  <w:txbxContent>
                    <w:p w14:paraId="49D568BF" w14:textId="7EA18052" w:rsidR="00752FFF" w:rsidRDefault="00752FFF">
                      <w:r>
                        <w:t xml:space="preserve">Projektas </w:t>
                      </w:r>
                    </w:p>
                  </w:txbxContent>
                </v:textbox>
              </v:shape>
            </w:pict>
          </mc:Fallback>
        </mc:AlternateContent>
      </w:r>
      <w:r w:rsidR="007D50C3" w:rsidRPr="00B25525">
        <w:rPr>
          <w:noProof/>
        </w:rPr>
        <w:drawing>
          <wp:inline distT="0" distB="0" distL="0" distR="0" wp14:anchorId="4C6703DD" wp14:editId="270C0589">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35C9979" w14:textId="77777777" w:rsidR="004854C8" w:rsidRPr="00B25525" w:rsidRDefault="004854C8" w:rsidP="00850B9E">
      <w:pPr>
        <w:pStyle w:val="Antrat"/>
        <w:rPr>
          <w:b w:val="0"/>
          <w:sz w:val="24"/>
          <w:szCs w:val="24"/>
        </w:rPr>
      </w:pPr>
    </w:p>
    <w:p w14:paraId="02788EC7" w14:textId="77777777" w:rsidR="00A736DC" w:rsidRPr="00B25525" w:rsidRDefault="00A736DC" w:rsidP="00850B9E">
      <w:pPr>
        <w:pStyle w:val="Antrat"/>
        <w:rPr>
          <w:sz w:val="24"/>
          <w:szCs w:val="24"/>
        </w:rPr>
      </w:pPr>
      <w:r w:rsidRPr="00B25525">
        <w:rPr>
          <w:sz w:val="24"/>
          <w:szCs w:val="24"/>
        </w:rPr>
        <w:t>ANYKŠČIŲ RAJONO SAVIVALDYBĖS</w:t>
      </w:r>
    </w:p>
    <w:p w14:paraId="660A1745" w14:textId="77777777" w:rsidR="00A736DC" w:rsidRPr="00B25525" w:rsidRDefault="00A736DC" w:rsidP="00850B9E">
      <w:pPr>
        <w:jc w:val="center"/>
        <w:rPr>
          <w:b/>
        </w:rPr>
      </w:pPr>
      <w:r w:rsidRPr="00B25525">
        <w:rPr>
          <w:b/>
        </w:rPr>
        <w:t>TARYBA</w:t>
      </w:r>
    </w:p>
    <w:p w14:paraId="2C2BAE00" w14:textId="77777777" w:rsidR="00A736DC" w:rsidRPr="00B25525" w:rsidRDefault="00A736DC" w:rsidP="00850B9E">
      <w:pPr>
        <w:jc w:val="center"/>
        <w:rPr>
          <w:b/>
        </w:rPr>
      </w:pPr>
    </w:p>
    <w:p w14:paraId="22BF111D" w14:textId="77777777" w:rsidR="00A736DC" w:rsidRPr="00B25525" w:rsidRDefault="00A736DC" w:rsidP="00850B9E">
      <w:pPr>
        <w:jc w:val="center"/>
        <w:rPr>
          <w:b/>
        </w:rPr>
      </w:pPr>
      <w:r w:rsidRPr="00B25525">
        <w:rPr>
          <w:b/>
        </w:rPr>
        <w:t>SPRENDIMAS</w:t>
      </w:r>
    </w:p>
    <w:p w14:paraId="17005A95" w14:textId="77777777" w:rsidR="00850B9E" w:rsidRPr="00B25525" w:rsidRDefault="000D5E58" w:rsidP="00850B9E">
      <w:pPr>
        <w:jc w:val="center"/>
        <w:rPr>
          <w:b/>
        </w:rPr>
      </w:pPr>
      <w:r w:rsidRPr="00B25525">
        <w:rPr>
          <w:b/>
        </w:rPr>
        <w:t xml:space="preserve">DĖL ANYKŠČIŲ RAJONO SAVIVALDYBĖS TARYBOS 2017 M. VASARIO 23 D. SPRENDIMO </w:t>
      </w:r>
      <w:bookmarkStart w:id="0" w:name="n_0"/>
      <w:r w:rsidR="00C749B9" w:rsidRPr="00B25525">
        <w:rPr>
          <w:b/>
        </w:rPr>
        <w:t xml:space="preserve">NR. 1-TS-27 </w:t>
      </w:r>
      <w:bookmarkEnd w:id="0"/>
      <w:r w:rsidRPr="00B25525">
        <w:rPr>
          <w:b/>
        </w:rPr>
        <w:t>,,DĖL ANYKŠČIŲ RAJONO SAVIVALDYBĖS BIUDŽETINIŲ ĮSTAIGŲ VADOVŲ DARBO APMOKĖJIMO TVARKOS APRAŠO PATVIRTINIMO‘‘ PAKEITIMO</w:t>
      </w:r>
    </w:p>
    <w:p w14:paraId="039FBFD4" w14:textId="77777777" w:rsidR="000D5E58" w:rsidRPr="00B25525" w:rsidRDefault="000D5E58" w:rsidP="000D5E58">
      <w:pPr>
        <w:jc w:val="center"/>
      </w:pPr>
    </w:p>
    <w:p w14:paraId="228ED640" w14:textId="68ACAA7D" w:rsidR="000D5E58" w:rsidRPr="00B25525" w:rsidRDefault="000D5E58" w:rsidP="000D5E58">
      <w:pPr>
        <w:jc w:val="center"/>
      </w:pPr>
      <w:r w:rsidRPr="00B25525">
        <w:t>20</w:t>
      </w:r>
      <w:r w:rsidR="00ED14E1" w:rsidRPr="00B25525">
        <w:t>2</w:t>
      </w:r>
      <w:r w:rsidR="00E51D33">
        <w:t>3</w:t>
      </w:r>
      <w:r w:rsidRPr="00B25525">
        <w:t xml:space="preserve"> m.</w:t>
      </w:r>
      <w:r w:rsidR="00E51D33">
        <w:t xml:space="preserve">                                   </w:t>
      </w:r>
      <w:r w:rsidRPr="00B25525">
        <w:t xml:space="preserve">d. Nr. 1-T- </w:t>
      </w:r>
    </w:p>
    <w:p w14:paraId="5CBE0B7F" w14:textId="77777777" w:rsidR="000D5E58" w:rsidRPr="00B25525" w:rsidRDefault="000D5E58" w:rsidP="000D5E58">
      <w:pPr>
        <w:jc w:val="center"/>
      </w:pPr>
      <w:r w:rsidRPr="00B25525">
        <w:t>Anykščiai</w:t>
      </w:r>
    </w:p>
    <w:p w14:paraId="01CBF476" w14:textId="77777777" w:rsidR="00EB36CA" w:rsidRPr="00B25525" w:rsidRDefault="00EB36CA" w:rsidP="00850B9E">
      <w:pPr>
        <w:ind w:firstLine="720"/>
        <w:jc w:val="both"/>
      </w:pPr>
    </w:p>
    <w:p w14:paraId="086E06DF" w14:textId="77777777" w:rsidR="000D5E58" w:rsidRPr="00B25525" w:rsidRDefault="000D5E58" w:rsidP="00850B9E">
      <w:pPr>
        <w:ind w:firstLine="720"/>
        <w:jc w:val="both"/>
      </w:pPr>
    </w:p>
    <w:p w14:paraId="000A4EBE" w14:textId="274E336D" w:rsidR="000D5E58" w:rsidRPr="00B25525" w:rsidRDefault="000D5E58" w:rsidP="00565B89">
      <w:pPr>
        <w:spacing w:after="120" w:line="360" w:lineRule="auto"/>
        <w:ind w:firstLine="720"/>
        <w:jc w:val="both"/>
      </w:pPr>
      <w:r w:rsidRPr="00B25525">
        <w:t xml:space="preserve">Vadovaudamasi Lietuvos Respublikos vietos </w:t>
      </w:r>
      <w:r w:rsidRPr="002F6B01">
        <w:t xml:space="preserve">savivaldos įstatymo </w:t>
      </w:r>
      <w:r w:rsidR="00D4169B" w:rsidRPr="002F6B01">
        <w:t>1</w:t>
      </w:r>
      <w:r w:rsidR="002F6B01" w:rsidRPr="002F6B01">
        <w:t>5</w:t>
      </w:r>
      <w:r w:rsidR="00D4169B" w:rsidRPr="002F6B01">
        <w:t xml:space="preserve"> straipsnio 4 dalimi, </w:t>
      </w:r>
      <w:r w:rsidRPr="002F6B01">
        <w:t xml:space="preserve"> </w:t>
      </w:r>
      <w:r w:rsidRPr="00E51D33">
        <w:t xml:space="preserve">Lietuvos Respublikos valstybės ir savivaldybių įstaigų darbuotojų darbo apmokėjimo </w:t>
      </w:r>
      <w:r w:rsidR="009D03CF" w:rsidRPr="00E51D33">
        <w:t xml:space="preserve">ir komisijų narių atlygio už darbą </w:t>
      </w:r>
      <w:r w:rsidRPr="00E51D33">
        <w:t>įstatymo</w:t>
      </w:r>
      <w:r w:rsidR="00D4169B" w:rsidRPr="00E51D33">
        <w:t xml:space="preserve"> 5 straipsnio 2 </w:t>
      </w:r>
      <w:r w:rsidR="00CD3578" w:rsidRPr="00E51D33">
        <w:t xml:space="preserve">ir 3 </w:t>
      </w:r>
      <w:r w:rsidR="00D4169B" w:rsidRPr="00E51D33">
        <w:t>dalimi</w:t>
      </w:r>
      <w:r w:rsidR="00CD3578" w:rsidRPr="00E51D33">
        <w:t>s</w:t>
      </w:r>
      <w:r w:rsidRPr="00E51D33">
        <w:t xml:space="preserve">, </w:t>
      </w:r>
      <w:r w:rsidR="009C7C45" w:rsidRPr="00E51D33">
        <w:t>Lietuvos Respublikos biudžetinių įstaigų įstatymo 4 straipsnio 2 dalimi</w:t>
      </w:r>
      <w:r w:rsidR="008C07A3" w:rsidRPr="00E51D33">
        <w:t>, 3 dalies 7 punktu</w:t>
      </w:r>
      <w:r w:rsidR="009C7C45" w:rsidRPr="00E51D33">
        <w:t xml:space="preserve">, </w:t>
      </w:r>
      <w:r w:rsidRPr="00E51D33">
        <w:t xml:space="preserve">Anykščių </w:t>
      </w:r>
      <w:r w:rsidRPr="00B25525">
        <w:t xml:space="preserve">rajono savivaldybės taryba </w:t>
      </w:r>
      <w:r w:rsidR="002F6B01">
        <w:t xml:space="preserve">                               </w:t>
      </w:r>
      <w:r w:rsidRPr="00B25525">
        <w:t>n u s p r e n d ž i a:</w:t>
      </w:r>
    </w:p>
    <w:p w14:paraId="267B7C33" w14:textId="2FC49377" w:rsidR="006521EA" w:rsidRPr="00752FFF" w:rsidRDefault="00C3500E" w:rsidP="00565B89">
      <w:pPr>
        <w:pStyle w:val="Pagrindinistekstas"/>
        <w:spacing w:after="120" w:line="360" w:lineRule="auto"/>
        <w:ind w:firstLine="720"/>
        <w:rPr>
          <w:szCs w:val="24"/>
        </w:rPr>
      </w:pPr>
      <w:r w:rsidRPr="00752FFF">
        <w:rPr>
          <w:szCs w:val="24"/>
        </w:rPr>
        <w:t xml:space="preserve">1. </w:t>
      </w:r>
      <w:r w:rsidR="000D5E58" w:rsidRPr="00752FFF">
        <w:rPr>
          <w:szCs w:val="24"/>
        </w:rPr>
        <w:t xml:space="preserve">Pakeisti Anykščių rajono savivaldybės biudžetinių įstaigų vadovų darbo apmokėjimo tvarkos aprašą, patvirtintą Anykščių rajono savivaldybės tarybos 2017 m. vasario 23 d. sprendimu </w:t>
      </w:r>
      <w:bookmarkStart w:id="1" w:name="n_1"/>
      <w:r w:rsidR="00C749B9" w:rsidRPr="00752FFF">
        <w:rPr>
          <w:szCs w:val="24"/>
        </w:rPr>
        <w:t>Nr. 1-TS-27</w:t>
      </w:r>
      <w:bookmarkEnd w:id="1"/>
      <w:r w:rsidR="000D5E58" w:rsidRPr="00752FFF">
        <w:rPr>
          <w:szCs w:val="24"/>
        </w:rPr>
        <w:t xml:space="preserve"> ,,Dėl Anykščių rajono savivaldybės biudžetinių įstaigų vadovų darbo apmokėjimo tvarkos aprašo patvirtinimo</w:t>
      </w:r>
      <w:r w:rsidR="00ED14E1" w:rsidRPr="00752FFF">
        <w:rPr>
          <w:szCs w:val="24"/>
        </w:rPr>
        <w:t>“</w:t>
      </w:r>
      <w:r w:rsidR="00E51D33" w:rsidRPr="00752FFF">
        <w:rPr>
          <w:szCs w:val="24"/>
        </w:rPr>
        <w:t>:</w:t>
      </w:r>
    </w:p>
    <w:p w14:paraId="7A4C9BCB" w14:textId="091FE4D3" w:rsidR="007C6ADF" w:rsidRPr="00093257" w:rsidRDefault="00752FFF" w:rsidP="007C6ADF">
      <w:pPr>
        <w:pStyle w:val="Pagrindinistekstas"/>
        <w:spacing w:line="360" w:lineRule="auto"/>
        <w:ind w:firstLine="720"/>
        <w:rPr>
          <w:szCs w:val="24"/>
        </w:rPr>
      </w:pPr>
      <w:r>
        <w:rPr>
          <w:szCs w:val="24"/>
        </w:rPr>
        <w:t>1.</w:t>
      </w:r>
      <w:r w:rsidR="00A70D20">
        <w:rPr>
          <w:szCs w:val="24"/>
        </w:rPr>
        <w:t xml:space="preserve">1. </w:t>
      </w:r>
      <w:r w:rsidR="000B1557">
        <w:rPr>
          <w:szCs w:val="24"/>
        </w:rPr>
        <w:t>p</w:t>
      </w:r>
      <w:r w:rsidR="007C6ADF" w:rsidRPr="00093257">
        <w:rPr>
          <w:szCs w:val="24"/>
        </w:rPr>
        <w:t xml:space="preserve">akeisti </w:t>
      </w:r>
      <w:r w:rsidR="007C6ADF" w:rsidRPr="00A70D20">
        <w:rPr>
          <w:szCs w:val="24"/>
        </w:rPr>
        <w:t>4</w:t>
      </w:r>
      <w:r w:rsidR="007C6ADF" w:rsidRPr="00093257">
        <w:rPr>
          <w:szCs w:val="24"/>
        </w:rPr>
        <w:t xml:space="preserve"> punktą ir jį išdėstyti taip:</w:t>
      </w:r>
    </w:p>
    <w:p w14:paraId="6801A8AA" w14:textId="77777777" w:rsidR="007C6ADF" w:rsidRPr="00E671C6" w:rsidRDefault="007C6ADF" w:rsidP="007C6ADF">
      <w:pPr>
        <w:spacing w:line="360" w:lineRule="auto"/>
        <w:ind w:firstLine="720"/>
        <w:jc w:val="both"/>
      </w:pPr>
      <w:r w:rsidRPr="00E671C6">
        <w:t xml:space="preserve">„4. Įstaigų vadovų, išskyrus mokyklų vadovus ir </w:t>
      </w:r>
      <w:r w:rsidRPr="00E671C6">
        <w:rPr>
          <w:bCs/>
          <w:bdr w:val="none" w:sz="0" w:space="0" w:color="auto" w:frame="1"/>
        </w:rPr>
        <w:t>švietimo pagalbos įstaigų vadovus</w:t>
      </w:r>
      <w:r w:rsidRPr="00E671C6">
        <w:t xml:space="preserve">, </w:t>
      </w:r>
      <w:r w:rsidRPr="00E671C6">
        <w:rPr>
          <w:bCs/>
        </w:rPr>
        <w:t>kurių darbas laikomas pedagoginiu,</w:t>
      </w:r>
      <w:r w:rsidRPr="00E671C6">
        <w:t xml:space="preserve"> pareiginės algos pastovioji dalis nustatoma pagal Įstatymo 1 priedą, atsižvelgiant į įstaigos pareigybių sąraše nustatytą darbuotojų pareigybių skaičių ir vadovaujamo darbo patirtį, kuri apskaičiuojama sumuojant laikotarpius, kai buvo vadovaujama įmonėms, įstaigoms ir organizacijoms ir (ar) jų padaliniams ir kitus kriterijus, nurodytus Aprašo 1 priede.</w:t>
      </w:r>
      <w:r w:rsidRPr="00E671C6">
        <w:rPr>
          <w:i/>
        </w:rPr>
        <w:t xml:space="preserve"> </w:t>
      </w:r>
      <w:r w:rsidRPr="00E671C6">
        <w:t>Nustatomas pareiginės algos pastoviosios dalies koeficientas negali viršyti Lietuvos Respublikos valstybės ir savivaldybių įstaigų darbuotojų darbo apmokėjimo ir komisijų narių atlygio už darbą įstatyme nustatytų maksimalių pastoviosios dalies koeficientų dydžių.</w:t>
      </w:r>
    </w:p>
    <w:p w14:paraId="22B06D95" w14:textId="77777777" w:rsidR="007C6ADF" w:rsidRPr="00E671C6" w:rsidRDefault="007C6ADF" w:rsidP="007C6ADF">
      <w:pPr>
        <w:spacing w:line="360" w:lineRule="auto"/>
        <w:ind w:firstLine="720"/>
        <w:jc w:val="both"/>
      </w:pPr>
      <w:r w:rsidRPr="00E671C6">
        <w:t xml:space="preserve">Mokyklų vadovų pareiginės algos pastovioji dalis nustatoma pagal Įstatymo 5 priedą, atsižvelgiant į mokykloje ugdomų mokinių skaičių, pedagoginio darbo stažą ir veiklos sudėtingumą (Aprašo 2 priedas). </w:t>
      </w:r>
    </w:p>
    <w:p w14:paraId="6568AF37" w14:textId="7B96860E" w:rsidR="007C6ADF" w:rsidRPr="00E671C6" w:rsidRDefault="007C6ADF" w:rsidP="007C6ADF">
      <w:pPr>
        <w:spacing w:line="360" w:lineRule="auto"/>
        <w:ind w:firstLine="720"/>
        <w:jc w:val="both"/>
        <w:rPr>
          <w:i/>
          <w:strike/>
          <w:color w:val="C00000"/>
        </w:rPr>
      </w:pPr>
      <w:r w:rsidRPr="00E671C6">
        <w:rPr>
          <w:bCs/>
        </w:rPr>
        <w:t xml:space="preserve">Švietimo pagalbos įstaigų vadovų,  kurių darbas laikomas pedagoginiu, pareiginės algos pastovioji dalis nustatoma pagal Įstatymo 5 priedą, atsižvelgiant į pareigybių sąraše nustatytą </w:t>
      </w:r>
      <w:r w:rsidRPr="00E671C6">
        <w:rPr>
          <w:bCs/>
        </w:rPr>
        <w:lastRenderedPageBreak/>
        <w:t>darbuotojų pareigybių skaičių, vadovaujamo darbo patirtį, kuri apskaičiuojama sumuojant laikotarpius, kai buvo vadovaujama įmonėms, įstaigoms, organizacijoms ir (ar) jų padaliniams</w:t>
      </w:r>
      <w:r w:rsidR="00E671C6">
        <w:rPr>
          <w:bCs/>
        </w:rPr>
        <w:t>.</w:t>
      </w:r>
      <w:r w:rsidRPr="00E671C6">
        <w:rPr>
          <w:bCs/>
        </w:rPr>
        <w:t xml:space="preserve"> </w:t>
      </w:r>
    </w:p>
    <w:p w14:paraId="7C16B2C2" w14:textId="29643AB9" w:rsidR="007C6ADF" w:rsidRDefault="007C6ADF" w:rsidP="00565B89">
      <w:pPr>
        <w:spacing w:after="120" w:line="360" w:lineRule="auto"/>
        <w:ind w:firstLine="720"/>
        <w:jc w:val="both"/>
      </w:pPr>
      <w:r w:rsidRPr="00E671C6">
        <w:t>Nustatyta Įstaigos vadovo pareiginė alga (pastovioji dalis kartu su kintamąja dalimi) negali viršyti praėjusio ketvirčio įstaigos darbuotojų 4 vidutinių pareiginių algų (pastoviųjų dalių kartu su kintamosiomis dalimis) dydžių.“</w:t>
      </w:r>
      <w:r w:rsidR="00565B89">
        <w:t>;</w:t>
      </w:r>
    </w:p>
    <w:p w14:paraId="5355EB14" w14:textId="4BA9F52D" w:rsidR="00E671C6" w:rsidRPr="009D35FC" w:rsidRDefault="00752FFF" w:rsidP="00565B89">
      <w:pPr>
        <w:pStyle w:val="Pagrindinistekstas"/>
        <w:spacing w:after="120" w:line="360" w:lineRule="auto"/>
        <w:ind w:firstLine="720"/>
        <w:rPr>
          <w:szCs w:val="24"/>
        </w:rPr>
      </w:pPr>
      <w:r>
        <w:t>1.</w:t>
      </w:r>
      <w:r w:rsidR="00E671C6" w:rsidRPr="009D35FC">
        <w:t xml:space="preserve">2. </w:t>
      </w:r>
      <w:r w:rsidR="00DA065D">
        <w:t>p</w:t>
      </w:r>
      <w:r w:rsidR="00E671C6" w:rsidRPr="009D35FC">
        <w:rPr>
          <w:szCs w:val="24"/>
        </w:rPr>
        <w:t xml:space="preserve">akeisti </w:t>
      </w:r>
      <w:r w:rsidR="009D35FC" w:rsidRPr="009D35FC">
        <w:rPr>
          <w:szCs w:val="24"/>
        </w:rPr>
        <w:t>5</w:t>
      </w:r>
      <w:r w:rsidR="00E671C6" w:rsidRPr="009D35FC">
        <w:rPr>
          <w:szCs w:val="24"/>
        </w:rPr>
        <w:t xml:space="preserve"> </w:t>
      </w:r>
      <w:r w:rsidR="009D35FC" w:rsidRPr="009D35FC">
        <w:rPr>
          <w:szCs w:val="24"/>
        </w:rPr>
        <w:t>punktą</w:t>
      </w:r>
      <w:r w:rsidR="00E671C6" w:rsidRPr="009D35FC">
        <w:rPr>
          <w:szCs w:val="24"/>
        </w:rPr>
        <w:t xml:space="preserve"> ir jį išdėstyti taip:</w:t>
      </w:r>
    </w:p>
    <w:p w14:paraId="6616353E" w14:textId="052D843B" w:rsidR="009D35FC" w:rsidRDefault="009D35FC" w:rsidP="00565B89">
      <w:pPr>
        <w:spacing w:after="120" w:line="360" w:lineRule="auto"/>
        <w:ind w:firstLine="720"/>
        <w:jc w:val="both"/>
      </w:pPr>
      <w:r>
        <w:t>„</w:t>
      </w:r>
      <w:r w:rsidRPr="00B25525">
        <w:t>5. A1 lygio pareigybių</w:t>
      </w:r>
      <w:r>
        <w:t xml:space="preserve"> </w:t>
      </w:r>
      <w:r w:rsidRPr="00565B89">
        <w:rPr>
          <w:color w:val="000000"/>
          <w:shd w:val="clear" w:color="auto" w:fill="FFFFFF"/>
        </w:rPr>
        <w:t>(išskyrus švietimo įstaigų vadovus, kurių darbas laikomas pedagoginiu)</w:t>
      </w:r>
      <w:r w:rsidRPr="009D35FC">
        <w:t xml:space="preserve"> par</w:t>
      </w:r>
      <w:r w:rsidRPr="00B25525">
        <w:t>eiginės algos pastoviosios dalies koeficientai, nustatyti Aprašo 4 punkte nustatyta tvarka, didinami 20 procentų.</w:t>
      </w:r>
      <w:r>
        <w:t>“</w:t>
      </w:r>
      <w:r w:rsidR="00565B89">
        <w:t>;</w:t>
      </w:r>
    </w:p>
    <w:p w14:paraId="4BE278F3" w14:textId="5D5C1D98" w:rsidR="007C4FA3" w:rsidRPr="009D35FC" w:rsidRDefault="00752FFF" w:rsidP="00565B89">
      <w:pPr>
        <w:pStyle w:val="Pagrindinistekstas"/>
        <w:spacing w:line="360" w:lineRule="auto"/>
        <w:ind w:firstLine="720"/>
        <w:rPr>
          <w:szCs w:val="24"/>
        </w:rPr>
      </w:pPr>
      <w:r>
        <w:t>1.</w:t>
      </w:r>
      <w:r w:rsidR="007C4FA3">
        <w:t>3</w:t>
      </w:r>
      <w:r w:rsidR="007C4FA3" w:rsidRPr="009D35FC">
        <w:t xml:space="preserve">. </w:t>
      </w:r>
      <w:r w:rsidR="00DA065D">
        <w:t>p</w:t>
      </w:r>
      <w:r w:rsidR="007C4FA3" w:rsidRPr="009D35FC">
        <w:rPr>
          <w:szCs w:val="24"/>
        </w:rPr>
        <w:t xml:space="preserve">akeisti </w:t>
      </w:r>
      <w:r w:rsidR="007C4FA3">
        <w:rPr>
          <w:szCs w:val="24"/>
        </w:rPr>
        <w:t>13</w:t>
      </w:r>
      <w:r w:rsidR="007C4FA3" w:rsidRPr="009D35FC">
        <w:rPr>
          <w:szCs w:val="24"/>
        </w:rPr>
        <w:t xml:space="preserve"> punktą ir jį išdėstyti taip:</w:t>
      </w:r>
    </w:p>
    <w:p w14:paraId="32C27C96" w14:textId="3E3687AD" w:rsidR="00D261AB" w:rsidRDefault="00D261AB" w:rsidP="00565B89">
      <w:pPr>
        <w:spacing w:after="120" w:line="360" w:lineRule="auto"/>
        <w:ind w:firstLine="720"/>
        <w:jc w:val="both"/>
      </w:pPr>
      <w:r>
        <w:t xml:space="preserve">„13. Įstaigų vadovų pareiginės algos kintamosios dalies </w:t>
      </w:r>
      <w:r w:rsidRPr="00565B89">
        <w:t>dydis</w:t>
      </w:r>
      <w:r>
        <w:t xml:space="preserve"> priklauso nuo jų praėjusių metų veiklos vertinimo pagal vadovui nustatytas metines užduotis, siektinus rezultatus ir jų vertinimo rodiklius bei gebėjimus atlikti pareigybės aprašyme nustatytas funkcijas, išskyrus šio Aprašo 17  punkte nurodytą atvejį.“</w:t>
      </w:r>
      <w:r w:rsidR="00565B89">
        <w:t>;</w:t>
      </w:r>
    </w:p>
    <w:p w14:paraId="0F0630A6" w14:textId="46FE8042" w:rsidR="00D85802" w:rsidRPr="009D35FC" w:rsidRDefault="00752FFF" w:rsidP="00565B89">
      <w:pPr>
        <w:pStyle w:val="Pagrindinistekstas"/>
        <w:spacing w:after="120" w:line="360" w:lineRule="auto"/>
        <w:ind w:firstLine="720"/>
        <w:rPr>
          <w:szCs w:val="24"/>
        </w:rPr>
      </w:pPr>
      <w:r>
        <w:rPr>
          <w:color w:val="000000"/>
        </w:rPr>
        <w:t>1.</w:t>
      </w:r>
      <w:r w:rsidR="007C4FA3">
        <w:rPr>
          <w:color w:val="000000"/>
        </w:rPr>
        <w:t>4</w:t>
      </w:r>
      <w:r w:rsidR="00D85802">
        <w:rPr>
          <w:color w:val="000000"/>
        </w:rPr>
        <w:t xml:space="preserve">. </w:t>
      </w:r>
      <w:r w:rsidR="00DA065D">
        <w:rPr>
          <w:color w:val="000000"/>
        </w:rPr>
        <w:t>p</w:t>
      </w:r>
      <w:r w:rsidR="00D85802" w:rsidRPr="009D35FC">
        <w:rPr>
          <w:szCs w:val="24"/>
        </w:rPr>
        <w:t xml:space="preserve">akeisti </w:t>
      </w:r>
      <w:r w:rsidR="00D85802">
        <w:rPr>
          <w:szCs w:val="24"/>
        </w:rPr>
        <w:t xml:space="preserve">14 </w:t>
      </w:r>
      <w:r w:rsidR="00D85802" w:rsidRPr="009D35FC">
        <w:rPr>
          <w:szCs w:val="24"/>
        </w:rPr>
        <w:t>punktą ir jį išdėstyti taip:</w:t>
      </w:r>
    </w:p>
    <w:p w14:paraId="10AAD1E7" w14:textId="18D1CCD9" w:rsidR="00D85802" w:rsidRPr="00565B89" w:rsidRDefault="00D85802" w:rsidP="00565B89">
      <w:pPr>
        <w:shd w:val="clear" w:color="auto" w:fill="FFFFFF"/>
        <w:spacing w:after="120" w:line="360" w:lineRule="auto"/>
        <w:ind w:firstLine="709"/>
        <w:jc w:val="both"/>
      </w:pPr>
      <w:r>
        <w:rPr>
          <w:color w:val="000000"/>
        </w:rPr>
        <w:t>„</w:t>
      </w:r>
      <w:r w:rsidRPr="008270A3">
        <w:rPr>
          <w:color w:val="000000"/>
        </w:rPr>
        <w:t>14. Pareiginės algos kintamoji dalis, atsižvelgiant į praėjusių metų veiklos vertinimą, gali siekti iki 40 procentų pareiginės algos pastoviosios dalies </w:t>
      </w:r>
      <w:r w:rsidR="00D261AB" w:rsidRPr="008270A3">
        <w:rPr>
          <w:color w:val="000000"/>
        </w:rPr>
        <w:t>ir mokama iki kito Įstaigos vadovo kasmetinio veiklos vertinimo </w:t>
      </w:r>
      <w:r w:rsidR="00D261AB" w:rsidRPr="008270A3">
        <w:rPr>
          <w:color w:val="000000"/>
          <w:shd w:val="clear" w:color="auto" w:fill="FFFFFF"/>
        </w:rPr>
        <w:t>metu priimto šio Aprašo 15 punkte nurodyto sprendimo įsigaliojimo dienos</w:t>
      </w:r>
      <w:r w:rsidR="00752FFF">
        <w:rPr>
          <w:color w:val="000000"/>
          <w:shd w:val="clear" w:color="auto" w:fill="FFFFFF"/>
        </w:rPr>
        <w:t>.</w:t>
      </w:r>
      <w:r w:rsidR="00D261AB" w:rsidRPr="008270A3">
        <w:rPr>
          <w:color w:val="5B9BD5"/>
        </w:rPr>
        <w:t xml:space="preserve"> </w:t>
      </w:r>
      <w:r w:rsidRPr="00565B89">
        <w:t>Jeigu pareiginės</w:t>
      </w:r>
      <w:r w:rsidR="00752FFF" w:rsidRPr="00565B89">
        <w:t xml:space="preserve"> </w:t>
      </w:r>
      <w:r w:rsidRPr="00565B89">
        <w:t>algos pastoviosios dalies koeficientas padidintas pagal šio aprašo 5 ir 6  </w:t>
      </w:r>
      <w:r w:rsidRPr="00FA238D">
        <w:t>punktus</w:t>
      </w:r>
      <w:r w:rsidR="000F19E4" w:rsidRPr="00FA238D">
        <w:t>,</w:t>
      </w:r>
      <w:r w:rsidRPr="00FA238D">
        <w:t xml:space="preserve"> kintamoji </w:t>
      </w:r>
      <w:r w:rsidRPr="00DA065D">
        <w:t>dalis skaičiuojama nuo padidinto</w:t>
      </w:r>
      <w:r w:rsidR="00DA065D" w:rsidRPr="00DA065D">
        <w:t>s</w:t>
      </w:r>
      <w:r w:rsidRPr="00DA065D">
        <w:t xml:space="preserve"> pastoviosios dalies</w:t>
      </w:r>
      <w:r w:rsidRPr="00DA065D">
        <w:rPr>
          <w:shd w:val="clear" w:color="auto" w:fill="FFFFFF"/>
        </w:rPr>
        <w:t>.“</w:t>
      </w:r>
      <w:r w:rsidR="00565B89" w:rsidRPr="00DA065D">
        <w:rPr>
          <w:shd w:val="clear" w:color="auto" w:fill="FFFFFF"/>
        </w:rPr>
        <w:t>;</w:t>
      </w:r>
    </w:p>
    <w:p w14:paraId="0DD4BE41" w14:textId="06130EFE" w:rsidR="007C6ADF" w:rsidRPr="00565B89" w:rsidRDefault="00E21BC4" w:rsidP="00565B89">
      <w:pPr>
        <w:pStyle w:val="Pagrindinistekstas"/>
        <w:spacing w:line="360" w:lineRule="auto"/>
        <w:ind w:firstLine="851"/>
        <w:rPr>
          <w:szCs w:val="24"/>
        </w:rPr>
      </w:pPr>
      <w:r w:rsidRPr="00565B89">
        <w:t>1.</w:t>
      </w:r>
      <w:r w:rsidR="007C4FA3" w:rsidRPr="00565B89">
        <w:t>5</w:t>
      </w:r>
      <w:r w:rsidR="007C6ADF" w:rsidRPr="00565B89">
        <w:t xml:space="preserve">. </w:t>
      </w:r>
      <w:r w:rsidR="00DA065D">
        <w:t>p</w:t>
      </w:r>
      <w:r w:rsidR="007C6ADF" w:rsidRPr="00565B89">
        <w:rPr>
          <w:szCs w:val="24"/>
        </w:rPr>
        <w:t>akeisti 15.4 papunktį ir jį išdėstyti taip:</w:t>
      </w:r>
    </w:p>
    <w:p w14:paraId="35938E2B" w14:textId="284F65E0" w:rsidR="007C6ADF" w:rsidRPr="00565B89" w:rsidRDefault="007C6ADF" w:rsidP="00565B89">
      <w:pPr>
        <w:spacing w:after="120" w:line="360" w:lineRule="auto"/>
        <w:ind w:firstLine="720"/>
        <w:jc w:val="both"/>
      </w:pPr>
      <w:r w:rsidRPr="00565B89">
        <w:t>„15.4. nepatenkinamai, – Įstaigos vadovui,</w:t>
      </w:r>
      <w:r w:rsidRPr="00565B89">
        <w:rPr>
          <w:i/>
        </w:rPr>
        <w:t xml:space="preserve"> </w:t>
      </w:r>
      <w:r w:rsidRPr="00565B89">
        <w:t>išskyrus mokyklos vadov</w:t>
      </w:r>
      <w:r w:rsidR="003961B3" w:rsidRPr="00565B89">
        <w:t>ą</w:t>
      </w:r>
      <w:r w:rsidRPr="00565B89">
        <w:t>,</w:t>
      </w:r>
      <w:r w:rsidR="003961B3" w:rsidRPr="00565B89">
        <w:t xml:space="preserve"> </w:t>
      </w:r>
      <w:r w:rsidR="003961B3" w:rsidRPr="00565B89">
        <w:rPr>
          <w:shd w:val="clear" w:color="auto" w:fill="FFFFFF"/>
        </w:rPr>
        <w:t xml:space="preserve">švietimo pagalbos įstaigos vadovą, </w:t>
      </w:r>
      <w:r w:rsidRPr="00565B89">
        <w:t xml:space="preserve">nustato mažesnį pareiginės algos pastoviosios dalies koeficientą, tačiau ne mažesnį, negu Įstatymo 1 </w:t>
      </w:r>
      <w:r w:rsidR="0064504D" w:rsidRPr="00565B89">
        <w:t xml:space="preserve">priede </w:t>
      </w:r>
      <w:r w:rsidRPr="00565B89">
        <w:t>tai pareigybei pagal vadovaujamo darbo patirtį numatytas minimalus koeficientas, mokyklos vadovui</w:t>
      </w:r>
      <w:r w:rsidR="003961B3" w:rsidRPr="00565B89">
        <w:t>,</w:t>
      </w:r>
      <w:r w:rsidRPr="00565B89">
        <w:t xml:space="preserve"> </w:t>
      </w:r>
      <w:r w:rsidR="003961B3" w:rsidRPr="00565B89">
        <w:rPr>
          <w:shd w:val="clear" w:color="auto" w:fill="FFFFFF"/>
        </w:rPr>
        <w:t xml:space="preserve">švietimo pagalbos įstaigos vadovui </w:t>
      </w:r>
      <w:r w:rsidRPr="00565B89">
        <w:t xml:space="preserve">nustatomas vienetu mažesnis pareiginės algos pastoviosios dalies koeficientą, ir sudaro su vadovu rezultatų gerinimo planą (pagal Darbo kodekso 57 straipsnio 5 dalį), kurio vykdymas įvertinamas ne anksčiau kaip po 2 mėnesių. Rezultatų gerinimo plano </w:t>
      </w:r>
      <w:r w:rsidRPr="00565B89">
        <w:rPr>
          <w:bdr w:val="none" w:sz="0" w:space="0" w:color="auto" w:frame="1"/>
        </w:rPr>
        <w:t xml:space="preserve">vykdomo rezultatus </w:t>
      </w:r>
      <w:r w:rsidRPr="00565B89">
        <w:t>įvertinus nepatenkinamai, su vadovu gali būti nutraukiama darbo sutartis pagal Darbo kodekso 57 straipsnio 1 dalies 2 punktą.“</w:t>
      </w:r>
      <w:r w:rsidR="00565B89">
        <w:t>;</w:t>
      </w:r>
    </w:p>
    <w:p w14:paraId="77ACE308" w14:textId="41EFEFB3" w:rsidR="00410194" w:rsidRPr="00565B89" w:rsidRDefault="00E21BC4" w:rsidP="00565B89">
      <w:pPr>
        <w:pStyle w:val="Pagrindinistekstas"/>
        <w:spacing w:line="360" w:lineRule="auto"/>
        <w:ind w:firstLine="720"/>
        <w:rPr>
          <w:szCs w:val="24"/>
        </w:rPr>
      </w:pPr>
      <w:r w:rsidRPr="00565B89">
        <w:rPr>
          <w:szCs w:val="24"/>
        </w:rPr>
        <w:t>1.</w:t>
      </w:r>
      <w:r w:rsidR="007C4FA3" w:rsidRPr="00565B89">
        <w:rPr>
          <w:szCs w:val="24"/>
        </w:rPr>
        <w:t>6</w:t>
      </w:r>
      <w:r w:rsidR="000F19E4">
        <w:rPr>
          <w:szCs w:val="24"/>
        </w:rPr>
        <w:t xml:space="preserve">. </w:t>
      </w:r>
      <w:r w:rsidR="00DA065D">
        <w:rPr>
          <w:szCs w:val="24"/>
        </w:rPr>
        <w:t>p</w:t>
      </w:r>
      <w:r w:rsidR="00410194" w:rsidRPr="00565B89">
        <w:rPr>
          <w:szCs w:val="24"/>
        </w:rPr>
        <w:t>akeisti 20 punktą ir jį išdėstyti taip:</w:t>
      </w:r>
    </w:p>
    <w:p w14:paraId="228FC247" w14:textId="4BAE2754" w:rsidR="00410194" w:rsidRPr="00FA238D" w:rsidRDefault="000F19E4" w:rsidP="00565B89">
      <w:pPr>
        <w:spacing w:line="360" w:lineRule="auto"/>
        <w:ind w:firstLine="720"/>
        <w:jc w:val="both"/>
      </w:pPr>
      <w:r>
        <w:t xml:space="preserve">„20.  </w:t>
      </w:r>
      <w:r w:rsidRPr="00FA238D">
        <w:t>19.1–</w:t>
      </w:r>
      <w:r w:rsidR="00410194" w:rsidRPr="00FA238D">
        <w:t>19.3 papunkčiuose</w:t>
      </w:r>
      <w:r w:rsidR="00565B89" w:rsidRPr="00FA238D">
        <w:t xml:space="preserve"> </w:t>
      </w:r>
      <w:r w:rsidR="00410194" w:rsidRPr="00FA238D">
        <w:rPr>
          <w:shd w:val="clear" w:color="auto" w:fill="FFFFFF"/>
        </w:rPr>
        <w:t>nustatytų priemokų, kurios gali būti skiriamos ne ilgiau kaip iki kalendorinių metų pabaigos, suma negali viršyti 30 procentų pareiginės algos pastoviosios dalies dydžio</w:t>
      </w:r>
      <w:r w:rsidR="00565B89" w:rsidRPr="00FA238D">
        <w:t>“.</w:t>
      </w:r>
      <w:r w:rsidR="00410194" w:rsidRPr="00FA238D">
        <w:t xml:space="preserve"> </w:t>
      </w:r>
    </w:p>
    <w:p w14:paraId="6B2ED324" w14:textId="5E328363" w:rsidR="00871A48" w:rsidRPr="00565B89" w:rsidRDefault="00E21BC4" w:rsidP="00565B89">
      <w:pPr>
        <w:pStyle w:val="Pagrindinistekstas"/>
        <w:spacing w:after="120" w:line="360" w:lineRule="auto"/>
        <w:ind w:firstLine="720"/>
        <w:rPr>
          <w:szCs w:val="24"/>
        </w:rPr>
      </w:pPr>
      <w:r w:rsidRPr="00FA238D">
        <w:rPr>
          <w:szCs w:val="24"/>
        </w:rPr>
        <w:t>2</w:t>
      </w:r>
      <w:r w:rsidR="00C3500E" w:rsidRPr="00FA238D">
        <w:rPr>
          <w:szCs w:val="24"/>
        </w:rPr>
        <w:t>. Nustatyti, kad ši</w:t>
      </w:r>
      <w:r w:rsidR="00E51D33" w:rsidRPr="00FA238D">
        <w:rPr>
          <w:szCs w:val="24"/>
        </w:rPr>
        <w:t>o</w:t>
      </w:r>
      <w:r w:rsidR="00C3500E" w:rsidRPr="00FA238D">
        <w:rPr>
          <w:szCs w:val="24"/>
        </w:rPr>
        <w:t xml:space="preserve"> sprendim</w:t>
      </w:r>
      <w:r w:rsidR="00E51D33" w:rsidRPr="00FA238D">
        <w:rPr>
          <w:szCs w:val="24"/>
        </w:rPr>
        <w:t>o</w:t>
      </w:r>
      <w:r w:rsidR="009D35FC" w:rsidRPr="00FA238D">
        <w:rPr>
          <w:szCs w:val="24"/>
        </w:rPr>
        <w:t xml:space="preserve"> </w:t>
      </w:r>
      <w:r w:rsidR="00785259">
        <w:rPr>
          <w:szCs w:val="24"/>
        </w:rPr>
        <w:t>1.</w:t>
      </w:r>
      <w:r w:rsidR="009D35FC" w:rsidRPr="00FA238D">
        <w:rPr>
          <w:szCs w:val="24"/>
        </w:rPr>
        <w:t>2</w:t>
      </w:r>
      <w:r w:rsidR="00E51D33" w:rsidRPr="00FA238D">
        <w:rPr>
          <w:szCs w:val="24"/>
        </w:rPr>
        <w:t xml:space="preserve"> </w:t>
      </w:r>
      <w:r w:rsidR="00785259">
        <w:rPr>
          <w:szCs w:val="24"/>
        </w:rPr>
        <w:t>pa</w:t>
      </w:r>
      <w:r w:rsidR="00E51D33" w:rsidRPr="00FA238D">
        <w:rPr>
          <w:szCs w:val="24"/>
        </w:rPr>
        <w:t>punkt</w:t>
      </w:r>
      <w:r w:rsidR="00785259">
        <w:rPr>
          <w:szCs w:val="24"/>
        </w:rPr>
        <w:t>i</w:t>
      </w:r>
      <w:r w:rsidR="00E51D33" w:rsidRPr="00FA238D">
        <w:rPr>
          <w:szCs w:val="24"/>
        </w:rPr>
        <w:t xml:space="preserve">s </w:t>
      </w:r>
      <w:r w:rsidR="00C3500E" w:rsidRPr="00FA238D">
        <w:rPr>
          <w:szCs w:val="24"/>
        </w:rPr>
        <w:t>įsigalioja</w:t>
      </w:r>
      <w:r w:rsidR="00A70D20" w:rsidRPr="00FA238D">
        <w:rPr>
          <w:szCs w:val="24"/>
        </w:rPr>
        <w:t xml:space="preserve"> nuo</w:t>
      </w:r>
      <w:r w:rsidR="00C3500E" w:rsidRPr="00FA238D">
        <w:rPr>
          <w:szCs w:val="24"/>
        </w:rPr>
        <w:t xml:space="preserve"> 202</w:t>
      </w:r>
      <w:r w:rsidR="00E51D33" w:rsidRPr="00FA238D">
        <w:rPr>
          <w:szCs w:val="24"/>
        </w:rPr>
        <w:t>4</w:t>
      </w:r>
      <w:r w:rsidR="00C3500E" w:rsidRPr="00FA238D">
        <w:rPr>
          <w:szCs w:val="24"/>
        </w:rPr>
        <w:t xml:space="preserve"> </w:t>
      </w:r>
      <w:r w:rsidR="00C3500E" w:rsidRPr="00565B89">
        <w:rPr>
          <w:szCs w:val="24"/>
        </w:rPr>
        <w:t xml:space="preserve">m. </w:t>
      </w:r>
      <w:r w:rsidR="00E51D33" w:rsidRPr="00565B89">
        <w:rPr>
          <w:szCs w:val="24"/>
        </w:rPr>
        <w:t>rugsėjo</w:t>
      </w:r>
      <w:r w:rsidR="00C3500E" w:rsidRPr="00565B89">
        <w:rPr>
          <w:szCs w:val="24"/>
        </w:rPr>
        <w:t xml:space="preserve"> 1 d.</w:t>
      </w:r>
    </w:p>
    <w:p w14:paraId="6A58690D" w14:textId="77777777" w:rsidR="00645A08" w:rsidRPr="00B25525" w:rsidRDefault="009B6645" w:rsidP="00BB6B9A">
      <w:pPr>
        <w:spacing w:line="360" w:lineRule="auto"/>
        <w:ind w:firstLine="720"/>
        <w:jc w:val="both"/>
      </w:pPr>
      <w:r w:rsidRPr="00B25525">
        <w:t>Šis s</w:t>
      </w:r>
      <w:r w:rsidR="00645A08" w:rsidRPr="00B25525">
        <w:t>prendimas skelbiamas Teisės aktų registre.</w:t>
      </w:r>
    </w:p>
    <w:p w14:paraId="09041819" w14:textId="77777777" w:rsidR="00565B89" w:rsidRDefault="00565B89" w:rsidP="00E51D33">
      <w:pPr>
        <w:tabs>
          <w:tab w:val="right" w:pos="9638"/>
        </w:tabs>
      </w:pPr>
    </w:p>
    <w:p w14:paraId="7D1D22C3" w14:textId="77777777" w:rsidR="00565B89" w:rsidRDefault="00565B89" w:rsidP="00E51D33">
      <w:pPr>
        <w:tabs>
          <w:tab w:val="right" w:pos="9638"/>
        </w:tabs>
      </w:pPr>
    </w:p>
    <w:p w14:paraId="57238BE0" w14:textId="6DFFFFC4" w:rsidR="00930440" w:rsidRDefault="009D03CF" w:rsidP="00E51D33">
      <w:pPr>
        <w:tabs>
          <w:tab w:val="right" w:pos="9638"/>
        </w:tabs>
      </w:pPr>
      <w:r w:rsidRPr="00B25525">
        <w:t>Meras</w:t>
      </w:r>
      <w:r w:rsidR="00C749B9" w:rsidRPr="00B25525">
        <w:tab/>
      </w:r>
      <w:r w:rsidR="00E51D33">
        <w:t xml:space="preserve">Kęstutis </w:t>
      </w:r>
      <w:proofErr w:type="spellStart"/>
      <w:r w:rsidR="00E51D33">
        <w:t>Tubis</w:t>
      </w:r>
      <w:proofErr w:type="spellEnd"/>
    </w:p>
    <w:p w14:paraId="5DA1ECC0" w14:textId="77777777" w:rsidR="00A70D20" w:rsidRDefault="00A70D20" w:rsidP="00E51D33">
      <w:pPr>
        <w:tabs>
          <w:tab w:val="right" w:pos="9638"/>
        </w:tabs>
      </w:pPr>
    </w:p>
    <w:p w14:paraId="28046149" w14:textId="77777777" w:rsidR="00A70D20" w:rsidRDefault="00A70D20" w:rsidP="00E51D33">
      <w:pPr>
        <w:tabs>
          <w:tab w:val="right" w:pos="9638"/>
        </w:tabs>
      </w:pPr>
    </w:p>
    <w:p w14:paraId="11EDCCF6" w14:textId="77777777" w:rsidR="00A70D20" w:rsidRDefault="00A70D20" w:rsidP="00E51D33">
      <w:pPr>
        <w:tabs>
          <w:tab w:val="right" w:pos="9638"/>
        </w:tabs>
      </w:pPr>
    </w:p>
    <w:p w14:paraId="6ADCC604" w14:textId="77777777" w:rsidR="00A70D20" w:rsidRDefault="00A70D20" w:rsidP="00E51D33">
      <w:pPr>
        <w:tabs>
          <w:tab w:val="right" w:pos="9638"/>
        </w:tabs>
      </w:pPr>
    </w:p>
    <w:p w14:paraId="32A580B0" w14:textId="77777777" w:rsidR="00A70D20" w:rsidRDefault="00A70D20" w:rsidP="00E51D33">
      <w:pPr>
        <w:tabs>
          <w:tab w:val="right" w:pos="9638"/>
        </w:tabs>
      </w:pPr>
    </w:p>
    <w:p w14:paraId="1246B5E2" w14:textId="77777777" w:rsidR="00A70D20" w:rsidRDefault="00A70D20" w:rsidP="00E51D33">
      <w:pPr>
        <w:tabs>
          <w:tab w:val="right" w:pos="9638"/>
        </w:tabs>
      </w:pPr>
    </w:p>
    <w:p w14:paraId="3DBC5FB1" w14:textId="77777777" w:rsidR="00A70D20" w:rsidRDefault="00A70D20" w:rsidP="00E51D33">
      <w:pPr>
        <w:tabs>
          <w:tab w:val="right" w:pos="9638"/>
        </w:tabs>
      </w:pPr>
    </w:p>
    <w:p w14:paraId="7EAFD2CD" w14:textId="77777777" w:rsidR="00A70D20" w:rsidRDefault="00A70D20" w:rsidP="00E51D33">
      <w:pPr>
        <w:tabs>
          <w:tab w:val="right" w:pos="9638"/>
        </w:tabs>
      </w:pPr>
    </w:p>
    <w:p w14:paraId="3A3709F2" w14:textId="77777777" w:rsidR="00A70D20" w:rsidRDefault="00A70D20" w:rsidP="00E51D33">
      <w:pPr>
        <w:tabs>
          <w:tab w:val="right" w:pos="9638"/>
        </w:tabs>
      </w:pPr>
    </w:p>
    <w:p w14:paraId="6C854BF9" w14:textId="77777777" w:rsidR="00A70D20" w:rsidRDefault="00A70D20" w:rsidP="00E51D33">
      <w:pPr>
        <w:tabs>
          <w:tab w:val="right" w:pos="9638"/>
        </w:tabs>
      </w:pPr>
    </w:p>
    <w:p w14:paraId="50C07F19" w14:textId="77777777" w:rsidR="00A70D20" w:rsidRDefault="00A70D20" w:rsidP="00E51D33">
      <w:pPr>
        <w:tabs>
          <w:tab w:val="right" w:pos="9638"/>
        </w:tabs>
      </w:pPr>
    </w:p>
    <w:p w14:paraId="03D8D4CD" w14:textId="77777777" w:rsidR="00A70D20" w:rsidRDefault="00A70D20" w:rsidP="00E51D33">
      <w:pPr>
        <w:tabs>
          <w:tab w:val="right" w:pos="9638"/>
        </w:tabs>
      </w:pPr>
    </w:p>
    <w:p w14:paraId="30687379" w14:textId="77777777" w:rsidR="00A70D20" w:rsidRDefault="00A70D20" w:rsidP="00E51D33">
      <w:pPr>
        <w:tabs>
          <w:tab w:val="right" w:pos="9638"/>
        </w:tabs>
      </w:pPr>
    </w:p>
    <w:p w14:paraId="3222A8DF" w14:textId="77777777" w:rsidR="00A70D20" w:rsidRDefault="00A70D20" w:rsidP="00E51D33">
      <w:pPr>
        <w:tabs>
          <w:tab w:val="right" w:pos="9638"/>
        </w:tabs>
      </w:pPr>
    </w:p>
    <w:p w14:paraId="76B54A86" w14:textId="77777777" w:rsidR="00A70D20" w:rsidRDefault="00A70D20" w:rsidP="00E51D33">
      <w:pPr>
        <w:tabs>
          <w:tab w:val="right" w:pos="9638"/>
        </w:tabs>
      </w:pPr>
    </w:p>
    <w:p w14:paraId="23F8FCE1" w14:textId="77777777" w:rsidR="00A70D20" w:rsidRDefault="00A70D20" w:rsidP="00E51D33">
      <w:pPr>
        <w:tabs>
          <w:tab w:val="right" w:pos="9638"/>
        </w:tabs>
      </w:pPr>
    </w:p>
    <w:p w14:paraId="220A0381" w14:textId="77777777" w:rsidR="00A70D20" w:rsidRDefault="00A70D20" w:rsidP="00E51D33">
      <w:pPr>
        <w:tabs>
          <w:tab w:val="right" w:pos="9638"/>
        </w:tabs>
      </w:pPr>
    </w:p>
    <w:p w14:paraId="75353571" w14:textId="77777777" w:rsidR="00A70D20" w:rsidRDefault="00A70D20" w:rsidP="00E51D33">
      <w:pPr>
        <w:tabs>
          <w:tab w:val="right" w:pos="9638"/>
        </w:tabs>
      </w:pPr>
    </w:p>
    <w:p w14:paraId="15501821" w14:textId="77777777" w:rsidR="00A70D20" w:rsidRDefault="00A70D20" w:rsidP="00E51D33">
      <w:pPr>
        <w:tabs>
          <w:tab w:val="right" w:pos="9638"/>
        </w:tabs>
      </w:pPr>
    </w:p>
    <w:p w14:paraId="3CBA6901" w14:textId="77777777" w:rsidR="00A70D20" w:rsidRDefault="00A70D20" w:rsidP="00E51D33">
      <w:pPr>
        <w:tabs>
          <w:tab w:val="right" w:pos="9638"/>
        </w:tabs>
      </w:pPr>
    </w:p>
    <w:p w14:paraId="565B1BFC" w14:textId="77777777" w:rsidR="00A70D20" w:rsidRDefault="00A70D20" w:rsidP="00E51D33">
      <w:pPr>
        <w:tabs>
          <w:tab w:val="right" w:pos="9638"/>
        </w:tabs>
      </w:pPr>
    </w:p>
    <w:p w14:paraId="004D7D79" w14:textId="77777777" w:rsidR="00A70D20" w:rsidRDefault="00A70D20" w:rsidP="00E51D33">
      <w:pPr>
        <w:tabs>
          <w:tab w:val="right" w:pos="9638"/>
        </w:tabs>
      </w:pPr>
    </w:p>
    <w:p w14:paraId="37D34627" w14:textId="77777777" w:rsidR="00A70D20" w:rsidRDefault="00A70D20" w:rsidP="00E51D33">
      <w:pPr>
        <w:tabs>
          <w:tab w:val="right" w:pos="9638"/>
        </w:tabs>
      </w:pPr>
    </w:p>
    <w:p w14:paraId="3F370CAD" w14:textId="77777777" w:rsidR="00A70D20" w:rsidRDefault="00A70D20" w:rsidP="00E51D33">
      <w:pPr>
        <w:tabs>
          <w:tab w:val="right" w:pos="9638"/>
        </w:tabs>
      </w:pPr>
    </w:p>
    <w:p w14:paraId="3DEE2E27" w14:textId="77777777" w:rsidR="00A70D20" w:rsidRDefault="00A70D20" w:rsidP="00E51D33">
      <w:pPr>
        <w:tabs>
          <w:tab w:val="right" w:pos="9638"/>
        </w:tabs>
      </w:pPr>
    </w:p>
    <w:p w14:paraId="756D57D2" w14:textId="77777777" w:rsidR="00A70D20" w:rsidRDefault="00A70D20" w:rsidP="00E51D33">
      <w:pPr>
        <w:tabs>
          <w:tab w:val="right" w:pos="9638"/>
        </w:tabs>
      </w:pPr>
    </w:p>
    <w:p w14:paraId="7ECF0254" w14:textId="77777777" w:rsidR="00A70D20" w:rsidRDefault="00A70D20" w:rsidP="00E51D33">
      <w:pPr>
        <w:tabs>
          <w:tab w:val="right" w:pos="9638"/>
        </w:tabs>
      </w:pPr>
    </w:p>
    <w:p w14:paraId="66995835" w14:textId="77777777" w:rsidR="00A70D20" w:rsidRDefault="00A70D20" w:rsidP="00E51D33">
      <w:pPr>
        <w:tabs>
          <w:tab w:val="right" w:pos="9638"/>
        </w:tabs>
      </w:pPr>
    </w:p>
    <w:p w14:paraId="23D9E7A9" w14:textId="77777777" w:rsidR="00A70D20" w:rsidRDefault="00A70D20" w:rsidP="00E51D33">
      <w:pPr>
        <w:tabs>
          <w:tab w:val="right" w:pos="9638"/>
        </w:tabs>
      </w:pPr>
    </w:p>
    <w:p w14:paraId="79990247" w14:textId="79B7AAAE" w:rsidR="00FA238D" w:rsidRDefault="00FA238D">
      <w:r>
        <w:br w:type="page"/>
      </w:r>
    </w:p>
    <w:p w14:paraId="73EBC801" w14:textId="77777777" w:rsidR="00565B89" w:rsidRPr="00B25525" w:rsidRDefault="00565B89" w:rsidP="00565B89">
      <w:pPr>
        <w:jc w:val="center"/>
      </w:pPr>
      <w:r>
        <w:rPr>
          <w:noProof/>
        </w:rPr>
        <mc:AlternateContent>
          <mc:Choice Requires="wps">
            <w:drawing>
              <wp:anchor distT="45720" distB="45720" distL="114300" distR="114300" simplePos="0" relativeHeight="251661312" behindDoc="0" locked="0" layoutInCell="1" allowOverlap="1" wp14:anchorId="0FBDC65F" wp14:editId="072FC460">
                <wp:simplePos x="0" y="0"/>
                <wp:positionH relativeFrom="column">
                  <wp:posOffset>3989299</wp:posOffset>
                </wp:positionH>
                <wp:positionV relativeFrom="paragraph">
                  <wp:posOffset>4420</wp:posOffset>
                </wp:positionV>
                <wp:extent cx="2156841" cy="1404620"/>
                <wp:effectExtent l="0" t="0" r="1524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6841" cy="1404620"/>
                        </a:xfrm>
                        <a:prstGeom prst="rect">
                          <a:avLst/>
                        </a:prstGeom>
                        <a:solidFill>
                          <a:srgbClr val="FFFFFF"/>
                        </a:solidFill>
                        <a:ln w="9525">
                          <a:solidFill>
                            <a:schemeClr val="bg1"/>
                          </a:solidFill>
                          <a:miter lim="800000"/>
                          <a:headEnd/>
                          <a:tailEnd/>
                        </a:ln>
                      </wps:spPr>
                      <wps:txbx>
                        <w:txbxContent>
                          <w:p w14:paraId="0B658F56" w14:textId="62E51785" w:rsidR="00565B89" w:rsidRPr="00565B89" w:rsidRDefault="00565B89" w:rsidP="00565B89">
                            <w:r w:rsidRPr="00565B89">
                              <w:t>Lyginamasis projekto variantas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BDC65F" id="_x0000_s1027" type="#_x0000_t202" style="position:absolute;left:0;text-align:left;margin-left:314.1pt;margin-top:.35pt;width:169.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" strokecolor="white [3212]">
                <v:textbox style="mso-fit-shape-to-text:t">
                  <w:txbxContent>
                    <w:p w14:paraId="0B658F56" w14:textId="62E51785" w:rsidR="00565B89" w:rsidRPr="00565B89" w:rsidRDefault="00565B89" w:rsidP="00565B89">
                      <w:r w:rsidRPr="00565B89">
                        <w:t>Lyginamasis projekto variantas</w:t>
                      </w:r>
                    </w:p>
                  </w:txbxContent>
                </v:textbox>
              </v:shape>
            </w:pict>
          </mc:Fallback>
        </mc:AlternateContent>
      </w:r>
      <w:r w:rsidRPr="00B25525">
        <w:rPr>
          <w:noProof/>
        </w:rPr>
        <w:drawing>
          <wp:inline distT="0" distB="0" distL="0" distR="0" wp14:anchorId="24172AEC" wp14:editId="27D65CF4">
            <wp:extent cx="675640" cy="6756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764BE3B" w14:textId="77777777" w:rsidR="00565B89" w:rsidRPr="00B25525" w:rsidRDefault="00565B89" w:rsidP="00565B89">
      <w:pPr>
        <w:pStyle w:val="Antrat"/>
        <w:rPr>
          <w:b w:val="0"/>
          <w:sz w:val="24"/>
          <w:szCs w:val="24"/>
        </w:rPr>
      </w:pPr>
    </w:p>
    <w:p w14:paraId="2EE2BE9E" w14:textId="77777777" w:rsidR="00565B89" w:rsidRPr="00B25525" w:rsidRDefault="00565B89" w:rsidP="00565B89">
      <w:pPr>
        <w:pStyle w:val="Antrat"/>
        <w:rPr>
          <w:sz w:val="24"/>
          <w:szCs w:val="24"/>
        </w:rPr>
      </w:pPr>
      <w:r w:rsidRPr="00B25525">
        <w:rPr>
          <w:sz w:val="24"/>
          <w:szCs w:val="24"/>
        </w:rPr>
        <w:t>ANYKŠČIŲ RAJONO SAVIVALDYBĖS</w:t>
      </w:r>
    </w:p>
    <w:p w14:paraId="4BB77D6D" w14:textId="77777777" w:rsidR="00565B89" w:rsidRPr="00B25525" w:rsidRDefault="00565B89" w:rsidP="00565B89">
      <w:pPr>
        <w:jc w:val="center"/>
        <w:rPr>
          <w:b/>
        </w:rPr>
      </w:pPr>
      <w:r w:rsidRPr="00B25525">
        <w:rPr>
          <w:b/>
        </w:rPr>
        <w:t>TARYBA</w:t>
      </w:r>
    </w:p>
    <w:p w14:paraId="5953AA1E" w14:textId="77777777" w:rsidR="00565B89" w:rsidRPr="00B25525" w:rsidRDefault="00565B89" w:rsidP="00565B89">
      <w:pPr>
        <w:jc w:val="center"/>
        <w:rPr>
          <w:b/>
        </w:rPr>
      </w:pPr>
    </w:p>
    <w:p w14:paraId="79B233D6" w14:textId="77777777" w:rsidR="00565B89" w:rsidRPr="00B25525" w:rsidRDefault="00565B89" w:rsidP="00565B89">
      <w:pPr>
        <w:jc w:val="center"/>
        <w:rPr>
          <w:b/>
        </w:rPr>
      </w:pPr>
      <w:r w:rsidRPr="00B25525">
        <w:rPr>
          <w:b/>
        </w:rPr>
        <w:t>SPRENDIMAS</w:t>
      </w:r>
    </w:p>
    <w:p w14:paraId="447B8B02" w14:textId="77777777" w:rsidR="00565B89" w:rsidRPr="00B25525" w:rsidRDefault="00565B89" w:rsidP="00565B89">
      <w:pPr>
        <w:jc w:val="center"/>
        <w:rPr>
          <w:b/>
        </w:rPr>
      </w:pPr>
      <w:r w:rsidRPr="00B25525">
        <w:rPr>
          <w:b/>
        </w:rPr>
        <w:t>DĖL ANYKŠČIŲ RAJONO SAVIVALDYBĖS TARYBOS 2017 M. VASARIO 23 D. SPRENDIMO NR. 1-TS-27 ,,DĖL ANYKŠČIŲ RAJONO SAVIVALDYBĖS BIUDŽETINIŲ ĮSTAIGŲ VADOVŲ DARBO APMOKĖJIMO TVARKOS APRAŠO PATVIRTINIMO‘‘ PAKEITIMO</w:t>
      </w:r>
    </w:p>
    <w:p w14:paraId="5290A5B7" w14:textId="77777777" w:rsidR="00565B89" w:rsidRPr="00B25525" w:rsidRDefault="00565B89" w:rsidP="00565B89">
      <w:pPr>
        <w:jc w:val="center"/>
      </w:pPr>
    </w:p>
    <w:p w14:paraId="12323D18" w14:textId="77777777" w:rsidR="00565B89" w:rsidRPr="00B25525" w:rsidRDefault="00565B89" w:rsidP="00565B89">
      <w:pPr>
        <w:jc w:val="center"/>
      </w:pPr>
      <w:r w:rsidRPr="00B25525">
        <w:t>202</w:t>
      </w:r>
      <w:r>
        <w:t>3</w:t>
      </w:r>
      <w:r w:rsidRPr="00B25525">
        <w:t xml:space="preserve"> m.</w:t>
      </w:r>
      <w:r>
        <w:t xml:space="preserve">                                   </w:t>
      </w:r>
      <w:r w:rsidRPr="00B25525">
        <w:t xml:space="preserve">d. Nr. 1-T- </w:t>
      </w:r>
    </w:p>
    <w:p w14:paraId="2C5E6C81" w14:textId="77777777" w:rsidR="00565B89" w:rsidRPr="00B25525" w:rsidRDefault="00565B89" w:rsidP="00565B89">
      <w:pPr>
        <w:jc w:val="center"/>
      </w:pPr>
      <w:r w:rsidRPr="00B25525">
        <w:t>Anykščiai</w:t>
      </w:r>
    </w:p>
    <w:p w14:paraId="3D755FD7" w14:textId="77777777" w:rsidR="00565B89" w:rsidRPr="00B25525" w:rsidRDefault="00565B89" w:rsidP="00565B89">
      <w:pPr>
        <w:ind w:firstLine="720"/>
        <w:jc w:val="both"/>
      </w:pPr>
    </w:p>
    <w:p w14:paraId="5AEA7FD0" w14:textId="77777777" w:rsidR="00565B89" w:rsidRPr="00B25525" w:rsidRDefault="00565B89" w:rsidP="00565B89">
      <w:pPr>
        <w:ind w:firstLine="720"/>
        <w:jc w:val="both"/>
      </w:pPr>
    </w:p>
    <w:p w14:paraId="71363E0E" w14:textId="3BFCC1ED" w:rsidR="00565B89" w:rsidRPr="00B25525" w:rsidRDefault="00565B89" w:rsidP="00565B89">
      <w:pPr>
        <w:spacing w:line="360" w:lineRule="auto"/>
        <w:ind w:firstLine="720"/>
        <w:jc w:val="both"/>
      </w:pPr>
      <w:r w:rsidRPr="00B25525">
        <w:t xml:space="preserve">Vadovaudamasi Lietuvos Respublikos vietos savivaldos </w:t>
      </w:r>
      <w:r w:rsidRPr="002F6B01">
        <w:t>įstatymo 1</w:t>
      </w:r>
      <w:r w:rsidR="002F6B01" w:rsidRPr="002F6B01">
        <w:t>5</w:t>
      </w:r>
      <w:r w:rsidRPr="002F6B01">
        <w:t xml:space="preserve"> straipsnio 4 dalimi,  </w:t>
      </w:r>
      <w:r w:rsidRPr="00E51D33">
        <w:t xml:space="preserve">Lietuvos Respublikos valstybės ir savivaldybių įstaigų darbuotojų darbo apmokėjimo ir komisijų narių atlygio už darbą įstatymo 5 straipsnio 2 ir 3 dalimis, Lietuvos Respublikos biudžetinių įstaigų įstatymo 4 straipsnio 2 dalimi, 3 dalies 7 punktu, Anykščių </w:t>
      </w:r>
      <w:r w:rsidRPr="00B25525">
        <w:t>rajono savivaldybės taryba n u s p r e n d ž i a:</w:t>
      </w:r>
    </w:p>
    <w:p w14:paraId="48F783B7" w14:textId="794B6549" w:rsidR="00565B89" w:rsidRPr="00752FFF" w:rsidRDefault="00565B89" w:rsidP="00FF6CE1">
      <w:pPr>
        <w:pStyle w:val="Pagrindinistekstas"/>
        <w:spacing w:line="360" w:lineRule="auto"/>
        <w:ind w:firstLine="720"/>
        <w:rPr>
          <w:szCs w:val="24"/>
        </w:rPr>
      </w:pPr>
      <w:r w:rsidRPr="00752FFF">
        <w:rPr>
          <w:szCs w:val="24"/>
        </w:rPr>
        <w:t xml:space="preserve">1. </w:t>
      </w:r>
      <w:r w:rsidR="00FF6CE1">
        <w:rPr>
          <w:szCs w:val="24"/>
        </w:rPr>
        <w:t>P</w:t>
      </w:r>
      <w:r w:rsidRPr="00752FFF">
        <w:rPr>
          <w:szCs w:val="24"/>
        </w:rPr>
        <w:t>akeisti Anykščių rajono savivaldybės biudžetinių įstaigų vadovų darbo apmokėjimo tvarkos aprašą, patvirtintą Anykščių rajono savivaldybės tarybos 2017 m. vasario 23 d. sprendimu Nr. 1-TS-27 ,,Dėl Anykščių rajono savivaldybės biudžetinių įstaigų vadovų darbo apmokėjimo tvarkos aprašo patvirtinimo“:</w:t>
      </w:r>
    </w:p>
    <w:p w14:paraId="5A84DB38" w14:textId="471AC686" w:rsidR="00565B89" w:rsidRPr="00093257" w:rsidRDefault="00565B89" w:rsidP="00565B89">
      <w:pPr>
        <w:pStyle w:val="Pagrindinistekstas"/>
        <w:spacing w:line="360" w:lineRule="auto"/>
        <w:ind w:firstLine="720"/>
        <w:rPr>
          <w:szCs w:val="24"/>
        </w:rPr>
      </w:pPr>
      <w:r>
        <w:rPr>
          <w:szCs w:val="24"/>
        </w:rPr>
        <w:t>1.</w:t>
      </w:r>
      <w:r w:rsidR="00FF6CE1">
        <w:rPr>
          <w:szCs w:val="24"/>
        </w:rPr>
        <w:t>1. p</w:t>
      </w:r>
      <w:r w:rsidRPr="00093257">
        <w:rPr>
          <w:szCs w:val="24"/>
        </w:rPr>
        <w:t>akeisti 4 punktą ir jį išdėstyti taip:</w:t>
      </w:r>
    </w:p>
    <w:p w14:paraId="35DAE815" w14:textId="77777777" w:rsidR="00565B89" w:rsidRPr="00E671C6" w:rsidRDefault="00565B89" w:rsidP="00565B89">
      <w:pPr>
        <w:spacing w:line="360" w:lineRule="auto"/>
        <w:ind w:firstLine="720"/>
        <w:jc w:val="both"/>
      </w:pPr>
      <w:r w:rsidRPr="00E671C6">
        <w:t xml:space="preserve">„4. Įstaigų vadovų, išskyrus mokyklų vadovus ir </w:t>
      </w:r>
      <w:r w:rsidRPr="00E671C6">
        <w:rPr>
          <w:bCs/>
          <w:bdr w:val="none" w:sz="0" w:space="0" w:color="auto" w:frame="1"/>
        </w:rPr>
        <w:t>švietimo pagalbos įstaigų vadovus</w:t>
      </w:r>
      <w:r w:rsidRPr="00E671C6">
        <w:t xml:space="preserve">, </w:t>
      </w:r>
      <w:r w:rsidRPr="00E671C6">
        <w:rPr>
          <w:bCs/>
        </w:rPr>
        <w:t>kurių darbas laikomas pedagoginiu,</w:t>
      </w:r>
      <w:r w:rsidRPr="00E671C6">
        <w:t xml:space="preserve"> pareiginės algos pastovioji dalis nustatoma pagal Įstatymo 1 priedą, atsižvelgiant į įstaigos pareigybių sąraše nustatytą darbuotojų pareigybių skaičių ir vadovaujamo darbo patirtį, kuri apskaičiuojama sumuojant laikotarpius, kai buvo vadovaujama įmonėms, įstaigoms ir organizacijoms ir (ar) jų padaliniams ir kitus kriterijus, nurodytus Aprašo 1 priede.</w:t>
      </w:r>
      <w:r w:rsidRPr="00E671C6">
        <w:rPr>
          <w:i/>
        </w:rPr>
        <w:t xml:space="preserve"> </w:t>
      </w:r>
      <w:r w:rsidRPr="00E671C6">
        <w:t>Nustatomas pareiginės algos pastoviosios dalies koeficientas negali viršyti Lietuvos Respublikos valstybės ir savivaldybių įstaigų darbuotojų darbo apmokėjimo ir komisijų narių atlygio už darbą įstatyme nustatytų maksimalių pastoviosios dalies koeficientų dydžių.</w:t>
      </w:r>
    </w:p>
    <w:p w14:paraId="2A064752" w14:textId="77777777" w:rsidR="00565B89" w:rsidRPr="00E671C6" w:rsidRDefault="00565B89" w:rsidP="00565B89">
      <w:pPr>
        <w:spacing w:line="360" w:lineRule="auto"/>
        <w:ind w:firstLine="720"/>
        <w:jc w:val="both"/>
      </w:pPr>
      <w:r w:rsidRPr="00E671C6">
        <w:t xml:space="preserve">Mokyklų vadovų pareiginės algos pastovioji dalis nustatoma pagal Įstatymo 5 priedą, atsižvelgiant į mokykloje ugdomų mokinių skaičių, pedagoginio darbo stažą ir veiklos sudėtingumą (Aprašo 2 priedas). </w:t>
      </w:r>
    </w:p>
    <w:p w14:paraId="4DEAD886" w14:textId="204D3072" w:rsidR="00565B89" w:rsidRPr="00565B89" w:rsidRDefault="00565B89" w:rsidP="00565B89">
      <w:pPr>
        <w:spacing w:line="360" w:lineRule="auto"/>
        <w:ind w:firstLine="720"/>
        <w:jc w:val="both"/>
        <w:rPr>
          <w:i/>
          <w:strike/>
        </w:rPr>
      </w:pPr>
      <w:r w:rsidRPr="00E671C6">
        <w:rPr>
          <w:bCs/>
        </w:rPr>
        <w:t xml:space="preserve">Švietimo pagalbos įstaigų vadovų,  kurių darbas laikomas pedagoginiu, pareiginės algos pastovioji dalis nustatoma pagal Įstatymo 5 priedą, atsižvelgiant į pareigybių sąraše nustatytą darbuotojų pareigybių skaičių, vadovaujamo darbo patirtį, kuri apskaičiuojama sumuojant laikotarpius, kai buvo vadovaujama įmonėms, įstaigoms, organizacijoms ir (ar) jų padaliniams </w:t>
      </w:r>
      <w:r w:rsidRPr="00565B89">
        <w:rPr>
          <w:strike/>
        </w:rPr>
        <w:t>ir kitus kriterijus, nurodytus Aprašo 1 priede.</w:t>
      </w:r>
    </w:p>
    <w:p w14:paraId="45816E50" w14:textId="61CB8F12" w:rsidR="00565B89" w:rsidRDefault="00565B89" w:rsidP="00565B89">
      <w:pPr>
        <w:spacing w:after="120" w:line="360" w:lineRule="auto"/>
        <w:ind w:firstLine="720"/>
        <w:jc w:val="both"/>
      </w:pPr>
      <w:r w:rsidRPr="00E671C6">
        <w:t>Nustatyta Įstaigos vadovo pareiginė alga (pastovioji dalis kartu su kintamąja dalimi) negali viršyti praėjusio ketvirčio įstaigos darbuotojų 4 vidutinių pareiginių algų (pastoviųjų dalių kartu su kintamosiomis dalimis) dydžių.“</w:t>
      </w:r>
      <w:r>
        <w:t>;</w:t>
      </w:r>
    </w:p>
    <w:p w14:paraId="53F440ED" w14:textId="714905E3" w:rsidR="00565B89" w:rsidRPr="009D35FC" w:rsidRDefault="00565B89" w:rsidP="00565B89">
      <w:pPr>
        <w:pStyle w:val="Pagrindinistekstas"/>
        <w:spacing w:after="120" w:line="360" w:lineRule="auto"/>
        <w:ind w:firstLine="720"/>
        <w:rPr>
          <w:szCs w:val="24"/>
        </w:rPr>
      </w:pPr>
      <w:r>
        <w:t>1.</w:t>
      </w:r>
      <w:r w:rsidRPr="009D35FC">
        <w:t xml:space="preserve">2. </w:t>
      </w:r>
      <w:r w:rsidR="00DA065D">
        <w:t>p</w:t>
      </w:r>
      <w:r w:rsidRPr="009D35FC">
        <w:rPr>
          <w:szCs w:val="24"/>
        </w:rPr>
        <w:t>akeisti 5 punktą ir jį išdėstyti taip:</w:t>
      </w:r>
    </w:p>
    <w:p w14:paraId="5C6BB949" w14:textId="593C85AC" w:rsidR="00565B89" w:rsidRDefault="00565B89" w:rsidP="00565B89">
      <w:pPr>
        <w:spacing w:after="120" w:line="360" w:lineRule="auto"/>
        <w:ind w:firstLine="720"/>
        <w:jc w:val="both"/>
      </w:pPr>
      <w:r>
        <w:t>„</w:t>
      </w:r>
      <w:r w:rsidRPr="00B25525">
        <w:t>5. A1 lygio pareigybių</w:t>
      </w:r>
      <w:r>
        <w:t xml:space="preserve"> </w:t>
      </w:r>
      <w:r w:rsidRPr="009D35FC">
        <w:rPr>
          <w:b/>
          <w:color w:val="000000"/>
          <w:shd w:val="clear" w:color="auto" w:fill="FFFFFF"/>
        </w:rPr>
        <w:t>(išskyrus švietimo įstaigų vadovus, kurių darbas laikomas pedagoginiu)</w:t>
      </w:r>
      <w:r w:rsidRPr="009D35FC">
        <w:t xml:space="preserve"> par</w:t>
      </w:r>
      <w:r w:rsidRPr="00B25525">
        <w:t>eiginės algos pastoviosios dalies koeficientai, nustatyti Aprašo 4 punkte nustatyta tvarka, didinami 20 procentų.</w:t>
      </w:r>
      <w:r>
        <w:t>“;</w:t>
      </w:r>
    </w:p>
    <w:p w14:paraId="1A62B868" w14:textId="1674C197" w:rsidR="00565B89" w:rsidRPr="009D35FC" w:rsidRDefault="00565B89" w:rsidP="00565B89">
      <w:pPr>
        <w:pStyle w:val="Pagrindinistekstas"/>
        <w:spacing w:after="120" w:line="360" w:lineRule="auto"/>
        <w:ind w:firstLine="720"/>
        <w:rPr>
          <w:szCs w:val="24"/>
        </w:rPr>
      </w:pPr>
      <w:r>
        <w:t>1.3</w:t>
      </w:r>
      <w:r w:rsidRPr="009D35FC">
        <w:t xml:space="preserve">. </w:t>
      </w:r>
      <w:r w:rsidR="00DA065D">
        <w:t>p</w:t>
      </w:r>
      <w:r w:rsidRPr="009D35FC">
        <w:rPr>
          <w:szCs w:val="24"/>
        </w:rPr>
        <w:t xml:space="preserve">akeisti </w:t>
      </w:r>
      <w:r>
        <w:rPr>
          <w:szCs w:val="24"/>
        </w:rPr>
        <w:t>13</w:t>
      </w:r>
      <w:r w:rsidRPr="009D35FC">
        <w:rPr>
          <w:szCs w:val="24"/>
        </w:rPr>
        <w:t xml:space="preserve"> punktą ir jį išdėstyti taip:</w:t>
      </w:r>
    </w:p>
    <w:p w14:paraId="58492B4C" w14:textId="01E0F30D" w:rsidR="00565B89" w:rsidRDefault="00565B89" w:rsidP="00565B89">
      <w:pPr>
        <w:spacing w:after="120" w:line="360" w:lineRule="auto"/>
        <w:ind w:firstLine="720"/>
        <w:jc w:val="both"/>
      </w:pPr>
      <w:r>
        <w:t xml:space="preserve">„13. Įstaigų vadovų pareiginės algos kintamosios dalies </w:t>
      </w:r>
      <w:r w:rsidRPr="00D261AB">
        <w:rPr>
          <w:b/>
        </w:rPr>
        <w:t>dydis</w:t>
      </w:r>
      <w:r>
        <w:t xml:space="preserve"> </w:t>
      </w:r>
      <w:r w:rsidRPr="00565B89">
        <w:rPr>
          <w:strike/>
        </w:rPr>
        <w:t>dydžio</w:t>
      </w:r>
      <w:r w:rsidRPr="00565B89">
        <w:t xml:space="preserve"> </w:t>
      </w:r>
      <w:r w:rsidRPr="00565B89">
        <w:rPr>
          <w:strike/>
        </w:rPr>
        <w:t>nustatymas</w:t>
      </w:r>
      <w:r w:rsidRPr="00565B89">
        <w:t xml:space="preserve"> </w:t>
      </w:r>
      <w:r>
        <w:t>priklauso nuo jų praėjusių metų veiklos vertinimo pagal vadovui nustatytas metines užduotis, siektinus rezultatus ir jų vertinimo rodiklius bei gebėjimus atlikti pareigybės aprašyme nustatytas funkcijas, išskyrus šio Aprašo 17  punkte nurodytą atvejį.“;</w:t>
      </w:r>
    </w:p>
    <w:p w14:paraId="77E6D10A" w14:textId="37B08F23" w:rsidR="00565B89" w:rsidRPr="009D35FC" w:rsidRDefault="00565B89" w:rsidP="00565B89">
      <w:pPr>
        <w:pStyle w:val="Pagrindinistekstas"/>
        <w:spacing w:after="120" w:line="360" w:lineRule="auto"/>
        <w:ind w:firstLine="720"/>
        <w:rPr>
          <w:szCs w:val="24"/>
        </w:rPr>
      </w:pPr>
      <w:r>
        <w:rPr>
          <w:color w:val="000000"/>
        </w:rPr>
        <w:t xml:space="preserve">1.4. </w:t>
      </w:r>
      <w:r w:rsidR="00DA065D">
        <w:rPr>
          <w:szCs w:val="24"/>
        </w:rPr>
        <w:t>p</w:t>
      </w:r>
      <w:r w:rsidRPr="009D35FC">
        <w:rPr>
          <w:szCs w:val="24"/>
        </w:rPr>
        <w:t xml:space="preserve">akeisti </w:t>
      </w:r>
      <w:r>
        <w:rPr>
          <w:szCs w:val="24"/>
        </w:rPr>
        <w:t xml:space="preserve">14 </w:t>
      </w:r>
      <w:r w:rsidRPr="009D35FC">
        <w:rPr>
          <w:szCs w:val="24"/>
        </w:rPr>
        <w:t>punktą ir jį išdėstyti taip:</w:t>
      </w:r>
    </w:p>
    <w:p w14:paraId="6CEE6D0F" w14:textId="68C191C8" w:rsidR="00565B89" w:rsidRPr="0064504D" w:rsidRDefault="00565B89" w:rsidP="00565B89">
      <w:pPr>
        <w:shd w:val="clear" w:color="auto" w:fill="FFFFFF"/>
        <w:spacing w:after="120" w:line="360" w:lineRule="auto"/>
        <w:ind w:firstLine="709"/>
        <w:jc w:val="both"/>
      </w:pPr>
      <w:r>
        <w:rPr>
          <w:color w:val="000000"/>
        </w:rPr>
        <w:t>„</w:t>
      </w:r>
      <w:r w:rsidRPr="008270A3">
        <w:rPr>
          <w:color w:val="000000"/>
        </w:rPr>
        <w:t>14. Pareiginės algos kintamoji dalis, atsižvelgiant į praėjusių metų veiklos vertinimą, gali siekti iki 40 procentų pareiginės algos pastoviosios dalies </w:t>
      </w:r>
      <w:r w:rsidRPr="00565B89">
        <w:t>(</w:t>
      </w:r>
      <w:r w:rsidRPr="00565B89">
        <w:rPr>
          <w:strike/>
        </w:rPr>
        <w:t>įskaitant ir pareiginės algos pastoviąją dalį, padidintą pagal šio Aprašo 5 ir 6  punktus)</w:t>
      </w:r>
      <w:r w:rsidRPr="00565B89">
        <w:t> </w:t>
      </w:r>
      <w:r w:rsidRPr="008270A3">
        <w:rPr>
          <w:color w:val="000000"/>
        </w:rPr>
        <w:t>ir mokama iki kito Įstaigos vadovo kasmetinio veiklos vertinimo </w:t>
      </w:r>
      <w:r w:rsidRPr="008270A3">
        <w:rPr>
          <w:color w:val="000000"/>
          <w:shd w:val="clear" w:color="auto" w:fill="FFFFFF"/>
        </w:rPr>
        <w:t>metu priimto šio Aprašo 15 punkte nurodyto sprendimo įsigaliojimo dienos</w:t>
      </w:r>
      <w:r>
        <w:rPr>
          <w:color w:val="000000"/>
          <w:shd w:val="clear" w:color="auto" w:fill="FFFFFF"/>
        </w:rPr>
        <w:t>.</w:t>
      </w:r>
      <w:r w:rsidRPr="008270A3">
        <w:rPr>
          <w:color w:val="5B9BD5"/>
        </w:rPr>
        <w:t xml:space="preserve"> </w:t>
      </w:r>
      <w:r w:rsidRPr="0064504D">
        <w:rPr>
          <w:b/>
        </w:rPr>
        <w:t>Jeigu pareiginės</w:t>
      </w:r>
      <w:r>
        <w:rPr>
          <w:b/>
        </w:rPr>
        <w:t xml:space="preserve"> </w:t>
      </w:r>
      <w:r w:rsidRPr="0064504D">
        <w:rPr>
          <w:b/>
        </w:rPr>
        <w:t>algos pastoviosios dalies koeficientas padidintas pagal šio aprašo 5 ir 6  punktus</w:t>
      </w:r>
      <w:r w:rsidR="00FA238D">
        <w:rPr>
          <w:b/>
        </w:rPr>
        <w:t>,</w:t>
      </w:r>
      <w:r w:rsidRPr="0064504D">
        <w:rPr>
          <w:b/>
        </w:rPr>
        <w:t xml:space="preserve"> kintamoji dalis skaičiuojama nuo padidinto</w:t>
      </w:r>
      <w:r w:rsidR="00FA238D">
        <w:rPr>
          <w:b/>
        </w:rPr>
        <w:t>s</w:t>
      </w:r>
      <w:r w:rsidRPr="0064504D">
        <w:rPr>
          <w:b/>
        </w:rPr>
        <w:t xml:space="preserve"> pastoviosios dalies</w:t>
      </w:r>
      <w:r w:rsidRPr="0064504D">
        <w:rPr>
          <w:shd w:val="clear" w:color="auto" w:fill="FFFFFF"/>
        </w:rPr>
        <w:t>.“</w:t>
      </w:r>
      <w:r>
        <w:rPr>
          <w:shd w:val="clear" w:color="auto" w:fill="FFFFFF"/>
        </w:rPr>
        <w:t>;</w:t>
      </w:r>
    </w:p>
    <w:p w14:paraId="0FE4FC64" w14:textId="7FB0DA84" w:rsidR="00565B89" w:rsidRPr="00565B89" w:rsidRDefault="00565B89" w:rsidP="00565B89">
      <w:pPr>
        <w:pStyle w:val="Pagrindinistekstas"/>
        <w:spacing w:after="120" w:line="360" w:lineRule="auto"/>
        <w:ind w:firstLine="851"/>
        <w:rPr>
          <w:szCs w:val="24"/>
        </w:rPr>
      </w:pPr>
      <w:r w:rsidRPr="00565B89">
        <w:t xml:space="preserve">1.5. </w:t>
      </w:r>
      <w:r w:rsidR="00DA065D">
        <w:t>p</w:t>
      </w:r>
      <w:r w:rsidRPr="00565B89">
        <w:rPr>
          <w:szCs w:val="24"/>
        </w:rPr>
        <w:t>akeisti 15.4 papunktį ir jį išdėstyti taip:</w:t>
      </w:r>
    </w:p>
    <w:p w14:paraId="5EB3300A" w14:textId="335F15E4" w:rsidR="00565B89" w:rsidRPr="00565B89" w:rsidRDefault="00565B89" w:rsidP="00565B89">
      <w:pPr>
        <w:spacing w:after="120" w:line="360" w:lineRule="auto"/>
        <w:ind w:firstLine="720"/>
        <w:jc w:val="both"/>
      </w:pPr>
      <w:r w:rsidRPr="00565B89">
        <w:t>„15.4. nepatenkinamai, – Įstaigos vadovui,</w:t>
      </w:r>
      <w:r w:rsidRPr="00565B89">
        <w:rPr>
          <w:i/>
        </w:rPr>
        <w:t xml:space="preserve"> </w:t>
      </w:r>
      <w:r w:rsidRPr="00565B89">
        <w:t xml:space="preserve">išskyrus mokyklos vadovą, </w:t>
      </w:r>
      <w:r w:rsidRPr="00565B89">
        <w:rPr>
          <w:b/>
          <w:shd w:val="clear" w:color="auto" w:fill="FFFFFF"/>
        </w:rPr>
        <w:t xml:space="preserve">švietimo pagalbos įstaigos vadovą, </w:t>
      </w:r>
      <w:r w:rsidRPr="00565B89">
        <w:rPr>
          <w:strike/>
        </w:rPr>
        <w:t>iki kito įstaigos vadovo kasmetinio veiklos vertinimo </w:t>
      </w:r>
      <w:r w:rsidRPr="00565B89">
        <w:t xml:space="preserve"> nustato mažesnį pareiginės algos pastoviosios dalies koeficientą, tačiau ne mažesnį, negu Įstatymo 1 </w:t>
      </w:r>
      <w:r w:rsidRPr="00565B89">
        <w:rPr>
          <w:b/>
        </w:rPr>
        <w:t>priede</w:t>
      </w:r>
      <w:r w:rsidRPr="00565B89">
        <w:t xml:space="preserve"> </w:t>
      </w:r>
      <w:r w:rsidRPr="00565B89">
        <w:rPr>
          <w:strike/>
        </w:rPr>
        <w:t xml:space="preserve">ir </w:t>
      </w:r>
      <w:r w:rsidRPr="006F4936">
        <w:rPr>
          <w:strike/>
        </w:rPr>
        <w:t>5 prieduose</w:t>
      </w:r>
      <w:r w:rsidRPr="00565B89">
        <w:t xml:space="preserve">  tai pareigybei pagal vadovaujamo darbo patirtį numatytas minimalus koeficientas, mokyklos vadovui, </w:t>
      </w:r>
      <w:r w:rsidRPr="00565B89">
        <w:rPr>
          <w:b/>
          <w:shd w:val="clear" w:color="auto" w:fill="FFFFFF"/>
        </w:rPr>
        <w:t>švietimo pagalbos įstaigos vadovui</w:t>
      </w:r>
      <w:r w:rsidRPr="00565B89">
        <w:rPr>
          <w:shd w:val="clear" w:color="auto" w:fill="FFFFFF"/>
        </w:rPr>
        <w:t xml:space="preserve"> </w:t>
      </w:r>
      <w:r w:rsidRPr="00565B89">
        <w:rPr>
          <w:strike/>
          <w:shd w:val="clear" w:color="auto" w:fill="FFFFFF"/>
        </w:rPr>
        <w:t xml:space="preserve">iki kito įstaigos </w:t>
      </w:r>
      <w:r w:rsidRPr="00565B89">
        <w:rPr>
          <w:strike/>
        </w:rPr>
        <w:t xml:space="preserve">vadovo </w:t>
      </w:r>
      <w:r w:rsidRPr="00565B89">
        <w:rPr>
          <w:strike/>
          <w:shd w:val="clear" w:color="auto" w:fill="FFFFFF"/>
        </w:rPr>
        <w:t>kasmetinio veiklos vertinimo</w:t>
      </w:r>
      <w:r w:rsidRPr="00565B89">
        <w:t xml:space="preserve"> nustatomas vienetu mažesnis pareiginės algos pastoviosios dalies koeficientą, ir sudaro su vadovu rezultatų gerinimo planą (pagal Darbo kodekso 57 straipsnio 5 dalį), kurio vykdymas įvertinamas ne anksčiau kaip po 2 mėnesių. Rezultatų gerinimo plano </w:t>
      </w:r>
      <w:r w:rsidRPr="00565B89">
        <w:rPr>
          <w:bdr w:val="none" w:sz="0" w:space="0" w:color="auto" w:frame="1"/>
        </w:rPr>
        <w:t xml:space="preserve">vykdomo rezultatus </w:t>
      </w:r>
      <w:r w:rsidRPr="00565B89">
        <w:t>įvertinus nepatenkinamai, su vadovu gali būti nutraukiama darbo sutartis pagal Darbo kodekso 57 straipsnio 1 dalies 2 punktą.“</w:t>
      </w:r>
      <w:r>
        <w:t>;</w:t>
      </w:r>
    </w:p>
    <w:p w14:paraId="0738A6C9" w14:textId="2766F4B3" w:rsidR="00565B89" w:rsidRPr="00565B89" w:rsidRDefault="00565B89" w:rsidP="00565B89">
      <w:pPr>
        <w:pStyle w:val="Pagrindinistekstas"/>
        <w:spacing w:after="120" w:line="360" w:lineRule="auto"/>
        <w:ind w:firstLine="720"/>
        <w:rPr>
          <w:szCs w:val="24"/>
        </w:rPr>
      </w:pPr>
      <w:r w:rsidRPr="00565B89">
        <w:rPr>
          <w:szCs w:val="24"/>
        </w:rPr>
        <w:t xml:space="preserve">1.6. </w:t>
      </w:r>
      <w:r w:rsidR="00DA065D">
        <w:rPr>
          <w:szCs w:val="24"/>
        </w:rPr>
        <w:t>p</w:t>
      </w:r>
      <w:r w:rsidRPr="00565B89">
        <w:rPr>
          <w:szCs w:val="24"/>
        </w:rPr>
        <w:t>akeisti 20 punktą ir jį išdėstyti taip:</w:t>
      </w:r>
    </w:p>
    <w:p w14:paraId="236326CB" w14:textId="758490E5" w:rsidR="00565B89" w:rsidRPr="00565B89" w:rsidRDefault="00565B89" w:rsidP="00565B89">
      <w:pPr>
        <w:spacing w:line="360" w:lineRule="auto"/>
        <w:ind w:firstLine="720"/>
        <w:jc w:val="both"/>
      </w:pPr>
      <w:r w:rsidRPr="00565B89">
        <w:t xml:space="preserve">„20.  19.1–19.3 papunkčiuose </w:t>
      </w:r>
      <w:r w:rsidRPr="00565B89">
        <w:rPr>
          <w:strike/>
        </w:rPr>
        <w:t xml:space="preserve">nustatytos priemokos gali siekti iki 30 procentų pareiginės algos pastoviosios dalies dydžio </w:t>
      </w:r>
      <w:r w:rsidRPr="00565B89">
        <w:rPr>
          <w:strike/>
          <w:spacing w:val="2"/>
        </w:rPr>
        <w:t>ir gali būti skiriamos ne ilgiau kaip iki kalendorinių metų pabaigos</w:t>
      </w:r>
      <w:r w:rsidRPr="00565B89">
        <w:rPr>
          <w:strike/>
        </w:rPr>
        <w:t>.</w:t>
      </w:r>
    </w:p>
    <w:p w14:paraId="2DD3EEF2" w14:textId="63FE2F2A" w:rsidR="00565B89" w:rsidRPr="00565B89" w:rsidRDefault="00565B89" w:rsidP="00565B89">
      <w:pPr>
        <w:spacing w:after="120" w:line="360" w:lineRule="auto"/>
        <w:jc w:val="both"/>
      </w:pPr>
      <w:r w:rsidRPr="00565B89">
        <w:rPr>
          <w:b/>
          <w:shd w:val="clear" w:color="auto" w:fill="FFFFFF"/>
        </w:rPr>
        <w:t>nustatytų priemokų, kurios gali būti skiriamos ne ilgiau kaip iki kalendorinių metų pabaigos, suma negali viršyti 30 procentų pareiginės algos pastoviosios dalies dydžio</w:t>
      </w:r>
      <w:r w:rsidRPr="00565B89">
        <w:t>“</w:t>
      </w:r>
      <w:r>
        <w:t>.</w:t>
      </w:r>
      <w:r w:rsidRPr="00565B89">
        <w:t xml:space="preserve">  </w:t>
      </w:r>
    </w:p>
    <w:p w14:paraId="4A37671D" w14:textId="257E49A5" w:rsidR="00565B89" w:rsidRPr="00565B89" w:rsidRDefault="00565B89" w:rsidP="00565B89">
      <w:pPr>
        <w:pStyle w:val="Pagrindinistekstas"/>
        <w:spacing w:after="120" w:line="360" w:lineRule="auto"/>
        <w:ind w:firstLine="720"/>
        <w:rPr>
          <w:szCs w:val="24"/>
        </w:rPr>
      </w:pPr>
      <w:r w:rsidRPr="00565B89">
        <w:rPr>
          <w:szCs w:val="24"/>
        </w:rPr>
        <w:t xml:space="preserve">2. Nustatyti, kad šio sprendimo </w:t>
      </w:r>
      <w:r w:rsidR="00785259">
        <w:rPr>
          <w:szCs w:val="24"/>
        </w:rPr>
        <w:t>1.</w:t>
      </w:r>
      <w:r w:rsidR="00785259" w:rsidRPr="00FA238D">
        <w:rPr>
          <w:szCs w:val="24"/>
        </w:rPr>
        <w:t xml:space="preserve">2 </w:t>
      </w:r>
      <w:r w:rsidR="00785259">
        <w:rPr>
          <w:szCs w:val="24"/>
        </w:rPr>
        <w:t>pa</w:t>
      </w:r>
      <w:r w:rsidR="00785259" w:rsidRPr="00FA238D">
        <w:rPr>
          <w:szCs w:val="24"/>
        </w:rPr>
        <w:t>punkt</w:t>
      </w:r>
      <w:r w:rsidR="00785259">
        <w:rPr>
          <w:szCs w:val="24"/>
        </w:rPr>
        <w:t>i</w:t>
      </w:r>
      <w:r w:rsidR="00785259" w:rsidRPr="00FA238D">
        <w:rPr>
          <w:szCs w:val="24"/>
        </w:rPr>
        <w:t xml:space="preserve">s </w:t>
      </w:r>
      <w:r w:rsidRPr="00565B89">
        <w:rPr>
          <w:szCs w:val="24"/>
        </w:rPr>
        <w:t xml:space="preserve">įsigalioja </w:t>
      </w:r>
      <w:r w:rsidR="00DA065D">
        <w:rPr>
          <w:szCs w:val="24"/>
        </w:rPr>
        <w:t xml:space="preserve">nuo </w:t>
      </w:r>
      <w:r w:rsidRPr="00565B89">
        <w:rPr>
          <w:szCs w:val="24"/>
        </w:rPr>
        <w:t>2024 m. rugsėjo 1 d.</w:t>
      </w:r>
    </w:p>
    <w:p w14:paraId="4A7B9A60" w14:textId="77777777" w:rsidR="00565B89" w:rsidRPr="00565B89" w:rsidRDefault="00565B89" w:rsidP="00565B89">
      <w:pPr>
        <w:spacing w:line="360" w:lineRule="auto"/>
        <w:ind w:firstLine="720"/>
        <w:jc w:val="both"/>
      </w:pPr>
      <w:r w:rsidRPr="00565B89">
        <w:t>Šis sprendimas skelbiamas Teisės aktų registre.</w:t>
      </w:r>
    </w:p>
    <w:p w14:paraId="61D78A64" w14:textId="77777777" w:rsidR="00565B89" w:rsidRDefault="00565B89" w:rsidP="00565B89">
      <w:pPr>
        <w:tabs>
          <w:tab w:val="right" w:pos="9638"/>
        </w:tabs>
      </w:pPr>
    </w:p>
    <w:p w14:paraId="24E511DF" w14:textId="77777777" w:rsidR="00565B89" w:rsidRDefault="00565B89" w:rsidP="00565B89">
      <w:pPr>
        <w:tabs>
          <w:tab w:val="right" w:pos="9638"/>
        </w:tabs>
      </w:pPr>
    </w:p>
    <w:p w14:paraId="02DE42B9" w14:textId="77777777" w:rsidR="00565B89" w:rsidRPr="00565B89" w:rsidRDefault="00565B89" w:rsidP="00565B89">
      <w:pPr>
        <w:tabs>
          <w:tab w:val="right" w:pos="9638"/>
        </w:tabs>
      </w:pPr>
      <w:r w:rsidRPr="00565B89">
        <w:t>Meras</w:t>
      </w:r>
      <w:r w:rsidRPr="00565B89">
        <w:tab/>
        <w:t xml:space="preserve">Kęstutis </w:t>
      </w:r>
      <w:proofErr w:type="spellStart"/>
      <w:r w:rsidRPr="00565B89">
        <w:t>Tubis</w:t>
      </w:r>
      <w:proofErr w:type="spellEnd"/>
    </w:p>
    <w:p w14:paraId="23B271A0" w14:textId="77777777" w:rsidR="00565B89" w:rsidRPr="00565B89" w:rsidRDefault="00565B89" w:rsidP="00565B89">
      <w:r w:rsidRPr="00565B89">
        <w:br w:type="page"/>
      </w:r>
    </w:p>
    <w:p w14:paraId="57DA407B" w14:textId="77777777" w:rsidR="00B25525" w:rsidRPr="00B25525" w:rsidRDefault="00B25525" w:rsidP="00B25525">
      <w:pPr>
        <w:shd w:val="clear" w:color="auto" w:fill="FFFFFF"/>
        <w:spacing w:line="0" w:lineRule="auto"/>
        <w:rPr>
          <w:color w:val="000000"/>
        </w:rPr>
      </w:pPr>
      <w:r w:rsidRPr="00B25525">
        <w:rPr>
          <w:color w:val="000000"/>
        </w:rPr>
        <w:t>veiklos reglamento</w:t>
      </w:r>
    </w:p>
    <w:p w14:paraId="6AE88107" w14:textId="77777777" w:rsidR="00B25525" w:rsidRPr="00B25525" w:rsidRDefault="00B25525" w:rsidP="00B25525">
      <w:pPr>
        <w:shd w:val="clear" w:color="auto" w:fill="FFFFFF"/>
        <w:spacing w:line="0" w:lineRule="auto"/>
        <w:rPr>
          <w:color w:val="000000"/>
        </w:rPr>
      </w:pPr>
      <w:r w:rsidRPr="00B25525">
        <w:rPr>
          <w:color w:val="000000"/>
        </w:rPr>
        <w:t>priedas</w:t>
      </w:r>
    </w:p>
    <w:p w14:paraId="1C0901C2" w14:textId="0473E869" w:rsidR="00B25525" w:rsidRDefault="00B25525" w:rsidP="00B25525">
      <w:pPr>
        <w:jc w:val="center"/>
        <w:rPr>
          <w:b/>
          <w:bCs/>
          <w:color w:val="000000"/>
        </w:rPr>
      </w:pPr>
      <w:r w:rsidRPr="00B25525">
        <w:rPr>
          <w:b/>
          <w:bCs/>
          <w:color w:val="000000"/>
        </w:rPr>
        <w:t xml:space="preserve">SAVIVALDYBĖS TARYBOS SPRENDIMO </w:t>
      </w:r>
      <w:r w:rsidR="000D15D9" w:rsidRPr="00FA238D">
        <w:rPr>
          <w:b/>
          <w:bCs/>
        </w:rPr>
        <w:t>„</w:t>
      </w:r>
      <w:r w:rsidRPr="00FA238D">
        <w:rPr>
          <w:b/>
          <w:bCs/>
        </w:rPr>
        <w:t>DĖL ANYKŠČIŲ RAJONO SAVIVALDYBĖS TARYBOS 2017 M. VASARIO 23 D. SPRENDIMO NR. 1-TS-27 ,,DĖL ANYKŠČIŲ RAJONO SAVIVALDYBĖS BIUDŽETINIŲ ĮSTAIGŲ VADOVŲ DARBO APMOKĖJIMO TVARKOS APRAŠO PATVIRTINIMO</w:t>
      </w:r>
      <w:r w:rsidR="00FA238D">
        <w:rPr>
          <w:b/>
          <w:bCs/>
        </w:rPr>
        <w:t>“</w:t>
      </w:r>
      <w:r w:rsidRPr="00FA238D">
        <w:rPr>
          <w:b/>
          <w:bCs/>
        </w:rPr>
        <w:t xml:space="preserve"> PAKEITIMO</w:t>
      </w:r>
      <w:r w:rsidR="000D15D9" w:rsidRPr="00FA238D">
        <w:rPr>
          <w:b/>
          <w:bCs/>
        </w:rPr>
        <w:t>“</w:t>
      </w:r>
      <w:r w:rsidRPr="00FA238D">
        <w:rPr>
          <w:b/>
          <w:bCs/>
        </w:rPr>
        <w:t xml:space="preserve"> PROJEKTO </w:t>
      </w:r>
      <w:r w:rsidRPr="00B25525">
        <w:rPr>
          <w:b/>
          <w:bCs/>
          <w:color w:val="000000"/>
        </w:rPr>
        <w:t>AIŠKINAMASIS RAŠTAS</w:t>
      </w:r>
    </w:p>
    <w:p w14:paraId="20841707" w14:textId="77777777" w:rsidR="00B25525" w:rsidRPr="00B25525" w:rsidRDefault="00B25525" w:rsidP="00B25525">
      <w:pPr>
        <w:jc w:val="center"/>
        <w:rPr>
          <w:b/>
          <w:bCs/>
          <w:color w:val="000000"/>
        </w:rPr>
      </w:pPr>
    </w:p>
    <w:p w14:paraId="209540DA" w14:textId="02A57511" w:rsidR="00B25525" w:rsidRPr="00A06480" w:rsidRDefault="00B25525" w:rsidP="00B25525">
      <w:pPr>
        <w:pStyle w:val="Sraopastraipa"/>
        <w:numPr>
          <w:ilvl w:val="0"/>
          <w:numId w:val="23"/>
        </w:numPr>
        <w:shd w:val="clear" w:color="auto" w:fill="FFFFFF"/>
        <w:tabs>
          <w:tab w:val="left" w:pos="1134"/>
        </w:tabs>
        <w:ind w:left="0" w:firstLine="851"/>
        <w:jc w:val="both"/>
        <w:rPr>
          <w:rFonts w:ascii="Times New Roman" w:hAnsi="Times New Roman"/>
          <w:b/>
          <w:sz w:val="24"/>
          <w:szCs w:val="24"/>
        </w:rPr>
      </w:pPr>
      <w:r w:rsidRPr="00A06480">
        <w:rPr>
          <w:rFonts w:ascii="Times New Roman" w:hAnsi="Times New Roman"/>
          <w:b/>
          <w:sz w:val="24"/>
          <w:szCs w:val="24"/>
        </w:rPr>
        <w:t>Sprendimo projekto tikslai ir uždaviniai</w:t>
      </w:r>
    </w:p>
    <w:p w14:paraId="02D8298E" w14:textId="77DC9706" w:rsidR="00B25525" w:rsidRPr="00A06480" w:rsidRDefault="00B25525" w:rsidP="00B25525">
      <w:pPr>
        <w:tabs>
          <w:tab w:val="left" w:pos="1134"/>
        </w:tabs>
        <w:spacing w:line="276" w:lineRule="auto"/>
        <w:ind w:firstLine="851"/>
        <w:jc w:val="both"/>
      </w:pPr>
      <w:r w:rsidRPr="00A06480">
        <w:t xml:space="preserve">Lietuvos Respublikos valstybės ir savivaldybių įstaigų darbuotojų darbo apmokėjimo ir komisijų narių atlygio už darbą įstatymo </w:t>
      </w:r>
      <w:r w:rsidR="00A300BB">
        <w:t xml:space="preserve">(toliau – Įstatymas) </w:t>
      </w:r>
      <w:r w:rsidRPr="00A06480">
        <w:t>5 straipsnio 2 dalimi nustatyta, kad savininko teises ir pareigas įgyvendinanti institucija nustato jos valdymo sričiai priskirtų biudžetinių įstaigų vadovų darbo apmokėjimo sistemą, kurioje būtų detalizuoti pareiginės algos pastoviosios dalies nustatymo kriterijai, pareiginės algos kintamosios dalies nustatymo tvarka ir procentiniai dydžiai, priemokų ir premijų skyrimo tvarka ir kt.</w:t>
      </w:r>
    </w:p>
    <w:p w14:paraId="44300E68" w14:textId="579EF056" w:rsidR="00B25525" w:rsidRPr="00A06480" w:rsidRDefault="00B25525" w:rsidP="00B25525">
      <w:pPr>
        <w:pStyle w:val="Sraopastraipa"/>
        <w:shd w:val="clear" w:color="auto" w:fill="FFFFFF"/>
        <w:tabs>
          <w:tab w:val="left" w:pos="1134"/>
        </w:tabs>
        <w:ind w:left="0" w:firstLine="851"/>
        <w:jc w:val="both"/>
        <w:rPr>
          <w:rFonts w:ascii="Times New Roman" w:hAnsi="Times New Roman"/>
          <w:sz w:val="24"/>
          <w:szCs w:val="24"/>
        </w:rPr>
      </w:pPr>
      <w:r w:rsidRPr="00A06480">
        <w:rPr>
          <w:rFonts w:ascii="Times New Roman" w:hAnsi="Times New Roman"/>
          <w:sz w:val="24"/>
          <w:szCs w:val="24"/>
        </w:rPr>
        <w:t xml:space="preserve">Šio sprendimo tikslas – </w:t>
      </w:r>
      <w:r w:rsidR="00565B89">
        <w:rPr>
          <w:rFonts w:ascii="Times New Roman" w:hAnsi="Times New Roman"/>
          <w:sz w:val="24"/>
          <w:szCs w:val="24"/>
        </w:rPr>
        <w:t>pakeisti</w:t>
      </w:r>
      <w:r w:rsidRPr="00A06480">
        <w:rPr>
          <w:rFonts w:ascii="Times New Roman" w:hAnsi="Times New Roman"/>
          <w:sz w:val="24"/>
          <w:szCs w:val="24"/>
        </w:rPr>
        <w:t xml:space="preserve"> Anykščių  rajono savivaldybės biudžetinių įstaigų vadovų darbo apmokėjimo tvarkos aprašo</w:t>
      </w:r>
      <w:r w:rsidR="00A300BB">
        <w:rPr>
          <w:rFonts w:ascii="Times New Roman" w:hAnsi="Times New Roman"/>
          <w:sz w:val="24"/>
          <w:szCs w:val="24"/>
        </w:rPr>
        <w:t xml:space="preserve"> (toliau – Aprašas)</w:t>
      </w:r>
      <w:r w:rsidR="00565B89">
        <w:rPr>
          <w:rFonts w:ascii="Times New Roman" w:hAnsi="Times New Roman"/>
          <w:sz w:val="24"/>
          <w:szCs w:val="24"/>
        </w:rPr>
        <w:t xml:space="preserve"> tam tikras nuostatas</w:t>
      </w:r>
      <w:r w:rsidRPr="00A06480">
        <w:rPr>
          <w:rFonts w:ascii="Times New Roman" w:hAnsi="Times New Roman"/>
          <w:sz w:val="24"/>
          <w:szCs w:val="24"/>
        </w:rPr>
        <w:t>, atsižvelgiant į </w:t>
      </w:r>
      <w:hyperlink r:id="rId9" w:tgtFrame="_blank" w:history="1">
        <w:r w:rsidR="00A300BB">
          <w:rPr>
            <w:rStyle w:val="Hipersaitas"/>
            <w:rFonts w:ascii="Times New Roman" w:hAnsi="Times New Roman"/>
            <w:color w:val="auto"/>
            <w:sz w:val="24"/>
            <w:szCs w:val="24"/>
            <w:u w:val="none"/>
            <w:shd w:val="clear" w:color="auto" w:fill="FFFFFF"/>
          </w:rPr>
          <w:t>Į</w:t>
        </w:r>
        <w:r w:rsidRPr="00A06480">
          <w:rPr>
            <w:rStyle w:val="Hipersaitas"/>
            <w:rFonts w:ascii="Times New Roman" w:hAnsi="Times New Roman"/>
            <w:color w:val="auto"/>
            <w:sz w:val="24"/>
            <w:szCs w:val="24"/>
            <w:u w:val="none"/>
            <w:shd w:val="clear" w:color="auto" w:fill="FFFFFF"/>
          </w:rPr>
          <w:t>statymo Nr. XIII-198 pakeitimo įstatym</w:t>
        </w:r>
      </w:hyperlink>
      <w:r w:rsidR="00687E84" w:rsidRPr="00A06480">
        <w:rPr>
          <w:rStyle w:val="Hipersaitas"/>
          <w:rFonts w:ascii="Times New Roman" w:hAnsi="Times New Roman"/>
          <w:color w:val="auto"/>
          <w:sz w:val="24"/>
          <w:szCs w:val="24"/>
          <w:u w:val="none"/>
          <w:shd w:val="clear" w:color="auto" w:fill="FFFFFF"/>
        </w:rPr>
        <w:t>us</w:t>
      </w:r>
      <w:r w:rsidRPr="00A06480">
        <w:rPr>
          <w:rFonts w:ascii="Times New Roman" w:hAnsi="Times New Roman"/>
          <w:sz w:val="24"/>
          <w:szCs w:val="24"/>
        </w:rPr>
        <w:t>.</w:t>
      </w:r>
    </w:p>
    <w:p w14:paraId="24D07DBB" w14:textId="69B23C84" w:rsidR="00B25525" w:rsidRDefault="00A300BB" w:rsidP="00B25525">
      <w:pPr>
        <w:pStyle w:val="Sraopastraipa"/>
        <w:shd w:val="clear" w:color="auto" w:fill="FFFFFF"/>
        <w:tabs>
          <w:tab w:val="left" w:pos="1134"/>
        </w:tabs>
        <w:ind w:left="0" w:firstLine="851"/>
        <w:jc w:val="both"/>
        <w:rPr>
          <w:rFonts w:ascii="Times New Roman" w:hAnsi="Times New Roman"/>
          <w:sz w:val="24"/>
          <w:szCs w:val="24"/>
        </w:rPr>
      </w:pPr>
      <w:r w:rsidRPr="00A300BB">
        <w:rPr>
          <w:rFonts w:ascii="Times New Roman" w:hAnsi="Times New Roman"/>
          <w:sz w:val="24"/>
          <w:szCs w:val="24"/>
        </w:rPr>
        <w:t xml:space="preserve">Į Aprašą įtraukti visi </w:t>
      </w:r>
      <w:r>
        <w:rPr>
          <w:rFonts w:ascii="Times New Roman" w:hAnsi="Times New Roman"/>
          <w:sz w:val="24"/>
          <w:szCs w:val="24"/>
        </w:rPr>
        <w:t>esminiai Į</w:t>
      </w:r>
      <w:r w:rsidRPr="00A300BB">
        <w:rPr>
          <w:rFonts w:ascii="Times New Roman" w:hAnsi="Times New Roman"/>
          <w:sz w:val="24"/>
          <w:szCs w:val="24"/>
        </w:rPr>
        <w:t>statym</w:t>
      </w:r>
      <w:r>
        <w:rPr>
          <w:rFonts w:ascii="Times New Roman" w:hAnsi="Times New Roman"/>
          <w:sz w:val="24"/>
          <w:szCs w:val="24"/>
        </w:rPr>
        <w:t>o nuostatų</w:t>
      </w:r>
      <w:r w:rsidRPr="00A300BB">
        <w:rPr>
          <w:rFonts w:ascii="Times New Roman" w:hAnsi="Times New Roman"/>
          <w:sz w:val="24"/>
          <w:szCs w:val="24"/>
        </w:rPr>
        <w:t xml:space="preserve"> </w:t>
      </w:r>
      <w:r>
        <w:rPr>
          <w:rFonts w:ascii="Times New Roman" w:hAnsi="Times New Roman"/>
          <w:sz w:val="24"/>
          <w:szCs w:val="24"/>
        </w:rPr>
        <w:t>pasikeitimai.</w:t>
      </w:r>
    </w:p>
    <w:p w14:paraId="765795C7" w14:textId="77777777" w:rsidR="00A300BB" w:rsidRPr="00A300BB" w:rsidRDefault="00A300BB" w:rsidP="00B25525">
      <w:pPr>
        <w:pStyle w:val="Sraopastraipa"/>
        <w:shd w:val="clear" w:color="auto" w:fill="FFFFFF"/>
        <w:tabs>
          <w:tab w:val="left" w:pos="1134"/>
        </w:tabs>
        <w:ind w:left="0" w:firstLine="851"/>
        <w:jc w:val="both"/>
        <w:rPr>
          <w:rFonts w:ascii="Times New Roman" w:hAnsi="Times New Roman"/>
          <w:sz w:val="24"/>
          <w:szCs w:val="24"/>
        </w:rPr>
      </w:pPr>
    </w:p>
    <w:p w14:paraId="18E5A8B7" w14:textId="4CC8B5E3" w:rsidR="00B25525" w:rsidRPr="00A06480" w:rsidRDefault="00B25525" w:rsidP="00B25525">
      <w:pPr>
        <w:pStyle w:val="Sraopastraipa"/>
        <w:numPr>
          <w:ilvl w:val="0"/>
          <w:numId w:val="23"/>
        </w:numPr>
        <w:shd w:val="clear" w:color="auto" w:fill="FFFFFF"/>
        <w:tabs>
          <w:tab w:val="left" w:pos="1134"/>
        </w:tabs>
        <w:ind w:left="0" w:firstLine="851"/>
        <w:rPr>
          <w:rFonts w:ascii="Times New Roman" w:hAnsi="Times New Roman"/>
          <w:b/>
          <w:sz w:val="24"/>
          <w:szCs w:val="24"/>
        </w:rPr>
      </w:pPr>
      <w:r w:rsidRPr="00A06480">
        <w:rPr>
          <w:rFonts w:ascii="Times New Roman" w:hAnsi="Times New Roman"/>
          <w:b/>
          <w:sz w:val="24"/>
          <w:szCs w:val="24"/>
        </w:rPr>
        <w:t>Siūlomos teisinio reguliavimo nuostatos ir laukiami rezultatai</w:t>
      </w:r>
    </w:p>
    <w:p w14:paraId="63912A73" w14:textId="77777777" w:rsidR="00B84BD6" w:rsidRPr="00A06480" w:rsidRDefault="00B84BD6" w:rsidP="00B25525">
      <w:pPr>
        <w:pStyle w:val="Sraopastraipa"/>
        <w:shd w:val="clear" w:color="auto" w:fill="FFFFFF"/>
        <w:tabs>
          <w:tab w:val="left" w:pos="1134"/>
        </w:tabs>
        <w:ind w:left="0" w:firstLine="851"/>
        <w:rPr>
          <w:rFonts w:ascii="Times New Roman" w:hAnsi="Times New Roman"/>
          <w:sz w:val="24"/>
          <w:szCs w:val="24"/>
        </w:rPr>
      </w:pPr>
    </w:p>
    <w:p w14:paraId="7DF22029" w14:textId="0502A490" w:rsidR="00B25525" w:rsidRPr="00A06480" w:rsidRDefault="00FD16C3" w:rsidP="005C3ABE">
      <w:pPr>
        <w:pStyle w:val="Sraopastraipa"/>
        <w:shd w:val="clear" w:color="auto" w:fill="FFFFFF"/>
        <w:tabs>
          <w:tab w:val="left" w:pos="1134"/>
        </w:tabs>
        <w:spacing w:line="276" w:lineRule="auto"/>
        <w:ind w:left="0" w:firstLine="851"/>
        <w:jc w:val="both"/>
        <w:rPr>
          <w:rFonts w:ascii="Times New Roman" w:hAnsi="Times New Roman"/>
          <w:sz w:val="24"/>
          <w:szCs w:val="24"/>
        </w:rPr>
      </w:pPr>
      <w:r w:rsidRPr="00A06480">
        <w:rPr>
          <w:rFonts w:ascii="Times New Roman" w:hAnsi="Times New Roman"/>
          <w:sz w:val="24"/>
          <w:szCs w:val="24"/>
        </w:rPr>
        <w:t xml:space="preserve">Siekiant teisinio aiškumo </w:t>
      </w:r>
      <w:r w:rsidR="00B211E2">
        <w:rPr>
          <w:rFonts w:ascii="Times New Roman" w:hAnsi="Times New Roman"/>
          <w:sz w:val="24"/>
          <w:szCs w:val="24"/>
        </w:rPr>
        <w:t xml:space="preserve">patikslinti </w:t>
      </w:r>
      <w:r w:rsidR="00B84BD6" w:rsidRPr="00A06480">
        <w:rPr>
          <w:rFonts w:ascii="Times New Roman" w:hAnsi="Times New Roman"/>
          <w:sz w:val="24"/>
          <w:szCs w:val="24"/>
        </w:rPr>
        <w:t xml:space="preserve">Anykščių  rajono savivaldybės biudžetinių įstaigų vadovų darbo apmokėjimo tvarkos aprašo </w:t>
      </w:r>
      <w:r w:rsidR="00B211E2">
        <w:rPr>
          <w:rFonts w:ascii="Times New Roman" w:hAnsi="Times New Roman"/>
          <w:sz w:val="24"/>
          <w:szCs w:val="24"/>
        </w:rPr>
        <w:t>4, 5, 13, 14, 15.4 ir 20 punktai</w:t>
      </w:r>
      <w:r w:rsidR="00B84BD6" w:rsidRPr="00A06480">
        <w:rPr>
          <w:rFonts w:ascii="Times New Roman" w:hAnsi="Times New Roman"/>
          <w:sz w:val="24"/>
          <w:szCs w:val="24"/>
        </w:rPr>
        <w:t xml:space="preserve">, kad atitiktų </w:t>
      </w:r>
      <w:r w:rsidR="00B25525" w:rsidRPr="00A06480">
        <w:rPr>
          <w:rFonts w:ascii="Times New Roman" w:hAnsi="Times New Roman"/>
          <w:sz w:val="24"/>
          <w:szCs w:val="24"/>
        </w:rPr>
        <w:t>Lietuvos Respublikos valstybės ir savivaldybių įstaigų darbuotojų darbo apmokėjimo ir komisijų narių atlygio už darbą įstatym</w:t>
      </w:r>
      <w:r w:rsidR="00802BB4" w:rsidRPr="00A06480">
        <w:rPr>
          <w:rFonts w:ascii="Times New Roman" w:hAnsi="Times New Roman"/>
          <w:sz w:val="24"/>
          <w:szCs w:val="24"/>
        </w:rPr>
        <w:t xml:space="preserve">o nuostatas: </w:t>
      </w:r>
    </w:p>
    <w:p w14:paraId="77CF4CC7" w14:textId="546D4F48" w:rsidR="00086E04" w:rsidRPr="00B2711D" w:rsidRDefault="00926AA8" w:rsidP="005C3ABE">
      <w:pPr>
        <w:pStyle w:val="Sraopastraipa"/>
        <w:numPr>
          <w:ilvl w:val="0"/>
          <w:numId w:val="24"/>
        </w:numPr>
        <w:shd w:val="clear" w:color="auto" w:fill="FFFFFF"/>
        <w:tabs>
          <w:tab w:val="left" w:pos="1134"/>
        </w:tabs>
        <w:spacing w:line="276" w:lineRule="auto"/>
        <w:ind w:left="0" w:firstLine="851"/>
        <w:jc w:val="both"/>
        <w:rPr>
          <w:rFonts w:ascii="Times New Roman" w:hAnsi="Times New Roman"/>
          <w:sz w:val="24"/>
          <w:szCs w:val="24"/>
        </w:rPr>
      </w:pPr>
      <w:r w:rsidRPr="00B2711D">
        <w:rPr>
          <w:rFonts w:ascii="Times New Roman" w:hAnsi="Times New Roman"/>
          <w:sz w:val="24"/>
          <w:szCs w:val="24"/>
        </w:rPr>
        <w:t>patikslinta nuostata dėl</w:t>
      </w:r>
      <w:r w:rsidR="00086E04" w:rsidRPr="00B2711D">
        <w:rPr>
          <w:rFonts w:ascii="Times New Roman" w:hAnsi="Times New Roman"/>
          <w:sz w:val="24"/>
          <w:szCs w:val="24"/>
        </w:rPr>
        <w:t xml:space="preserve"> pareiginės algos pastoviosios dalies nustatymo </w:t>
      </w:r>
      <w:r w:rsidRPr="00B2711D">
        <w:rPr>
          <w:rFonts w:ascii="Times New Roman" w:hAnsi="Times New Roman"/>
          <w:sz w:val="24"/>
          <w:szCs w:val="24"/>
        </w:rPr>
        <w:t xml:space="preserve">Švietimo </w:t>
      </w:r>
      <w:r w:rsidRPr="00B2711D">
        <w:rPr>
          <w:rFonts w:ascii="Times New Roman" w:hAnsi="Times New Roman"/>
          <w:bCs/>
          <w:sz w:val="24"/>
          <w:szCs w:val="24"/>
        </w:rPr>
        <w:t>pagalbos įstaigų vadovui – atsižvelgiama tik į pareigybių sąraše nustatytą darbuotojų pareigybių skaičių ir į  vadovaujamo darbo patirtį, kuri apskaičiuojama sumuojant laikotarpius, kai buvo vadovaujama įmonėms, įstaigoms, organizacijoms ir (ar) jų padaliniams</w:t>
      </w:r>
      <w:r w:rsidR="00086E04" w:rsidRPr="00B2711D">
        <w:rPr>
          <w:rFonts w:ascii="Times New Roman" w:hAnsi="Times New Roman"/>
          <w:sz w:val="24"/>
          <w:szCs w:val="24"/>
        </w:rPr>
        <w:t>;</w:t>
      </w:r>
    </w:p>
    <w:p w14:paraId="69876D4F" w14:textId="5805C657" w:rsidR="006F4936" w:rsidRPr="00FA238D" w:rsidRDefault="006F4936" w:rsidP="005C3ABE">
      <w:pPr>
        <w:pStyle w:val="Sraopastraipa"/>
        <w:numPr>
          <w:ilvl w:val="0"/>
          <w:numId w:val="24"/>
        </w:numPr>
        <w:shd w:val="clear" w:color="auto" w:fill="FFFFFF"/>
        <w:tabs>
          <w:tab w:val="left" w:pos="1134"/>
        </w:tabs>
        <w:spacing w:line="276" w:lineRule="auto"/>
        <w:ind w:left="0" w:firstLine="851"/>
        <w:jc w:val="both"/>
        <w:rPr>
          <w:rFonts w:ascii="Times New Roman" w:hAnsi="Times New Roman"/>
          <w:sz w:val="24"/>
          <w:szCs w:val="24"/>
        </w:rPr>
      </w:pPr>
      <w:r w:rsidRPr="00B2711D">
        <w:rPr>
          <w:rFonts w:ascii="Times New Roman" w:hAnsi="Times New Roman"/>
          <w:sz w:val="24"/>
          <w:szCs w:val="24"/>
        </w:rPr>
        <w:t xml:space="preserve">pakeista nuostata, kad </w:t>
      </w:r>
      <w:r w:rsidR="008654F3" w:rsidRPr="00B2711D">
        <w:rPr>
          <w:rFonts w:ascii="Times New Roman" w:hAnsi="Times New Roman"/>
          <w:sz w:val="24"/>
          <w:szCs w:val="24"/>
        </w:rPr>
        <w:t xml:space="preserve">nuo 2024-09-01 </w:t>
      </w:r>
      <w:r w:rsidRPr="00B2711D">
        <w:rPr>
          <w:rFonts w:ascii="Times New Roman" w:hAnsi="Times New Roman"/>
          <w:sz w:val="24"/>
          <w:szCs w:val="24"/>
        </w:rPr>
        <w:t>pareiginės algos pastovios dalies koeficientas A1 (A1 lygio – pareigybės, kurioms būtinas ne žemesnis kaip aukštasis universitetinis išsilavinimas su magistro kvalifikaciniu laipsniu ar jam prilygintu išsilavinimu) pareigybėms didinamas 20 proc</w:t>
      </w:r>
      <w:r w:rsidRPr="00FA238D">
        <w:rPr>
          <w:rFonts w:ascii="Times New Roman" w:hAnsi="Times New Roman"/>
          <w:sz w:val="24"/>
          <w:szCs w:val="24"/>
        </w:rPr>
        <w:t>.</w:t>
      </w:r>
      <w:r w:rsidR="000D15D9" w:rsidRPr="00FA238D">
        <w:rPr>
          <w:rFonts w:ascii="Times New Roman" w:hAnsi="Times New Roman"/>
          <w:sz w:val="24"/>
          <w:szCs w:val="24"/>
        </w:rPr>
        <w:t>,</w:t>
      </w:r>
      <w:r w:rsidRPr="00FA238D">
        <w:rPr>
          <w:rFonts w:ascii="Times New Roman" w:hAnsi="Times New Roman"/>
          <w:sz w:val="24"/>
          <w:szCs w:val="24"/>
        </w:rPr>
        <w:t xml:space="preserve"> </w:t>
      </w:r>
      <w:r w:rsidR="008654F3" w:rsidRPr="00FA238D">
        <w:rPr>
          <w:rFonts w:ascii="Times New Roman" w:hAnsi="Times New Roman"/>
          <w:sz w:val="24"/>
          <w:szCs w:val="24"/>
        </w:rPr>
        <w:t>išskyrus</w:t>
      </w:r>
      <w:r w:rsidR="008654F3" w:rsidRPr="00FA238D">
        <w:rPr>
          <w:b/>
          <w:shd w:val="clear" w:color="auto" w:fill="FFFFFF"/>
        </w:rPr>
        <w:t xml:space="preserve"> </w:t>
      </w:r>
      <w:r w:rsidR="008654F3" w:rsidRPr="00FA238D">
        <w:rPr>
          <w:rFonts w:ascii="Times New Roman" w:hAnsi="Times New Roman"/>
          <w:sz w:val="24"/>
          <w:szCs w:val="24"/>
          <w:shd w:val="clear" w:color="auto" w:fill="FFFFFF"/>
        </w:rPr>
        <w:t>švietimo įstaigų vadovus, kurių darbas laikomas pedagoginiu.</w:t>
      </w:r>
    </w:p>
    <w:p w14:paraId="114AA3E6" w14:textId="7096E23A" w:rsidR="006F4936" w:rsidRPr="00FA238D" w:rsidRDefault="006F4936" w:rsidP="005C3ABE">
      <w:pPr>
        <w:pStyle w:val="Sraopastraipa"/>
        <w:numPr>
          <w:ilvl w:val="0"/>
          <w:numId w:val="24"/>
        </w:numPr>
        <w:shd w:val="clear" w:color="auto" w:fill="FFFFFF"/>
        <w:tabs>
          <w:tab w:val="left" w:pos="1134"/>
        </w:tabs>
        <w:spacing w:line="276" w:lineRule="auto"/>
        <w:ind w:left="0" w:firstLine="851"/>
        <w:jc w:val="both"/>
        <w:rPr>
          <w:rFonts w:ascii="Times New Roman" w:hAnsi="Times New Roman"/>
          <w:sz w:val="24"/>
          <w:szCs w:val="24"/>
        </w:rPr>
      </w:pPr>
      <w:r w:rsidRPr="00FA238D">
        <w:rPr>
          <w:rFonts w:ascii="Times New Roman" w:hAnsi="Times New Roman"/>
          <w:sz w:val="24"/>
          <w:szCs w:val="24"/>
          <w:shd w:val="clear" w:color="auto" w:fill="FFFFFF"/>
        </w:rPr>
        <w:t>patikslinta nuostata, kad dėl nustatomų priemokų, kurios gali būti skiriamos ne ilgiau kaip iki kalendorinių metų pabaigos, suma negali viršyti 30 procentų pareiginės algos pastoviosios dalies dydžio</w:t>
      </w:r>
      <w:r w:rsidR="00892186" w:rsidRPr="00FA238D">
        <w:rPr>
          <w:rFonts w:ascii="Times New Roman" w:hAnsi="Times New Roman"/>
          <w:sz w:val="24"/>
          <w:szCs w:val="24"/>
        </w:rPr>
        <w:t xml:space="preserve">. </w:t>
      </w:r>
      <w:r w:rsidRPr="00FA238D">
        <w:rPr>
          <w:rFonts w:ascii="Times New Roman" w:hAnsi="Times New Roman"/>
          <w:sz w:val="24"/>
          <w:szCs w:val="24"/>
        </w:rPr>
        <w:t xml:space="preserve">  </w:t>
      </w:r>
    </w:p>
    <w:p w14:paraId="619120EA" w14:textId="77777777" w:rsidR="00A06480" w:rsidRPr="00B2711D" w:rsidRDefault="00A06480" w:rsidP="00A06480">
      <w:pPr>
        <w:pStyle w:val="Sraopastraipa"/>
        <w:tabs>
          <w:tab w:val="left" w:pos="851"/>
          <w:tab w:val="left" w:pos="1134"/>
        </w:tabs>
        <w:spacing w:after="0" w:line="240" w:lineRule="auto"/>
        <w:ind w:left="851"/>
        <w:jc w:val="both"/>
      </w:pPr>
    </w:p>
    <w:p w14:paraId="3D862CD4" w14:textId="4E2A8550" w:rsidR="00B25525" w:rsidRPr="00B211E2" w:rsidRDefault="00B25525" w:rsidP="00856365">
      <w:pPr>
        <w:pStyle w:val="Sraopastraipa"/>
        <w:numPr>
          <w:ilvl w:val="0"/>
          <w:numId w:val="23"/>
        </w:numPr>
        <w:shd w:val="clear" w:color="auto" w:fill="FFFFFF"/>
        <w:tabs>
          <w:tab w:val="left" w:pos="1134"/>
        </w:tabs>
        <w:ind w:left="0" w:firstLine="851"/>
        <w:jc w:val="both"/>
        <w:rPr>
          <w:rFonts w:ascii="Times New Roman" w:hAnsi="Times New Roman"/>
          <w:b/>
          <w:sz w:val="24"/>
          <w:szCs w:val="24"/>
        </w:rPr>
      </w:pPr>
      <w:r w:rsidRPr="00B211E2">
        <w:rPr>
          <w:rFonts w:ascii="Times New Roman" w:hAnsi="Times New Roman"/>
          <w:b/>
          <w:sz w:val="24"/>
          <w:szCs w:val="24"/>
        </w:rPr>
        <w:t xml:space="preserve">Lėšų poreikis ir šaltiniai </w:t>
      </w:r>
    </w:p>
    <w:p w14:paraId="3C7CF6CD" w14:textId="1AB8580D" w:rsidR="00B25525" w:rsidRPr="00B211E2" w:rsidRDefault="00B25525" w:rsidP="00B25525">
      <w:pPr>
        <w:pStyle w:val="Sraopastraipa"/>
        <w:shd w:val="clear" w:color="auto" w:fill="FFFFFF"/>
        <w:tabs>
          <w:tab w:val="left" w:pos="1134"/>
        </w:tabs>
        <w:ind w:left="0" w:firstLine="851"/>
        <w:rPr>
          <w:rFonts w:ascii="Times New Roman" w:hAnsi="Times New Roman"/>
          <w:sz w:val="24"/>
          <w:szCs w:val="24"/>
        </w:rPr>
      </w:pPr>
      <w:r w:rsidRPr="00B211E2">
        <w:rPr>
          <w:rFonts w:ascii="Times New Roman" w:hAnsi="Times New Roman"/>
          <w:sz w:val="24"/>
          <w:szCs w:val="24"/>
        </w:rPr>
        <w:t>Nėra.</w:t>
      </w:r>
    </w:p>
    <w:p w14:paraId="7B604251" w14:textId="77777777" w:rsidR="004729F6" w:rsidRPr="00B211E2" w:rsidRDefault="004729F6" w:rsidP="004729F6">
      <w:pPr>
        <w:shd w:val="clear" w:color="auto" w:fill="FFFFFF"/>
        <w:tabs>
          <w:tab w:val="left" w:pos="1134"/>
        </w:tabs>
        <w:ind w:firstLine="851"/>
        <w:rPr>
          <w:b/>
        </w:rPr>
      </w:pPr>
      <w:r w:rsidRPr="00B211E2">
        <w:rPr>
          <w:b/>
        </w:rPr>
        <w:t>4. Numatomo teisinio reguliavimo poveikio vertinimo rezultatai, galimos neigiamos priimto sprendimo pasekmės ir kokių priemonių reikėtų imtis, kad tokių pasekmių būtų išvengta</w:t>
      </w:r>
    </w:p>
    <w:p w14:paraId="36DD0EDE" w14:textId="77777777" w:rsidR="004729F6" w:rsidRPr="00B211E2" w:rsidRDefault="004729F6" w:rsidP="005C3ABE">
      <w:pPr>
        <w:tabs>
          <w:tab w:val="left" w:pos="284"/>
          <w:tab w:val="left" w:pos="851"/>
        </w:tabs>
        <w:spacing w:line="276" w:lineRule="auto"/>
        <w:ind w:firstLine="851"/>
        <w:jc w:val="both"/>
      </w:pPr>
      <w:r w:rsidRPr="00B211E2">
        <w:t xml:space="preserve">Nevertinamas. </w:t>
      </w:r>
    </w:p>
    <w:p w14:paraId="599034C9" w14:textId="77777777" w:rsidR="004729F6" w:rsidRPr="00B211E2" w:rsidRDefault="004729F6" w:rsidP="005C3ABE">
      <w:pPr>
        <w:tabs>
          <w:tab w:val="left" w:pos="284"/>
          <w:tab w:val="left" w:pos="851"/>
        </w:tabs>
        <w:spacing w:line="276" w:lineRule="auto"/>
        <w:ind w:firstLine="851"/>
        <w:jc w:val="both"/>
      </w:pPr>
      <w:r w:rsidRPr="00B211E2">
        <w:t>Neigiama pasekmė – nepriėmus sprendimo, dabar galiojantis Anykščių  rajono savivaldybės biudžetinių įstaigų vadovų darbo apmokėjimo tvarkos aprašas neatitiks galiojančio teisinio reglamentavimo.</w:t>
      </w:r>
    </w:p>
    <w:p w14:paraId="6EC93910" w14:textId="77777777" w:rsidR="008654F3" w:rsidRPr="00CB6A69" w:rsidRDefault="008654F3" w:rsidP="005C3ABE">
      <w:pPr>
        <w:pStyle w:val="Sraopastraipa"/>
        <w:shd w:val="clear" w:color="auto" w:fill="FFFFFF"/>
        <w:tabs>
          <w:tab w:val="left" w:pos="1134"/>
        </w:tabs>
        <w:spacing w:line="276" w:lineRule="auto"/>
        <w:ind w:left="0" w:firstLine="851"/>
        <w:jc w:val="both"/>
        <w:rPr>
          <w:rFonts w:ascii="Times New Roman" w:hAnsi="Times New Roman"/>
          <w:sz w:val="24"/>
          <w:szCs w:val="24"/>
        </w:rPr>
      </w:pPr>
      <w:r w:rsidRPr="00CB6A69">
        <w:rPr>
          <w:rFonts w:ascii="Times New Roman" w:hAnsi="Times New Roman"/>
          <w:sz w:val="24"/>
          <w:szCs w:val="24"/>
        </w:rPr>
        <w:t xml:space="preserve">Lietuvos Respublikos valstybės ir savivaldybių įstaigų darbuotojų darbo apmokėjimo ir komisijų narių atlygio už darbą įstatymo 5 str. 2 d. nuostata, numatanti, kad (...) (prieš nustatant ar keičiant biudžetinių įstaigų vadovų darbo apmokėjimo sistemą, savininko teises ir pareigas įgyvendinanti institucija informuoja apie tai jos valdymo sričiai priskirtų biudžetinių įstaigų vadovus, buvo įgyvendinta, sprendimo projektas buvo išsiųstas visoms Anykščių rajono savivaldybės biudžetinėms įstaigoms. </w:t>
      </w:r>
    </w:p>
    <w:p w14:paraId="0C45F091" w14:textId="77777777" w:rsidR="004729F6" w:rsidRPr="00B211E2" w:rsidRDefault="004729F6" w:rsidP="004729F6">
      <w:pPr>
        <w:shd w:val="clear" w:color="auto" w:fill="FFFFFF"/>
        <w:tabs>
          <w:tab w:val="left" w:pos="851"/>
        </w:tabs>
        <w:ind w:firstLine="851"/>
      </w:pPr>
    </w:p>
    <w:p w14:paraId="722AB394" w14:textId="77777777" w:rsidR="004729F6" w:rsidRPr="00B211E2" w:rsidRDefault="004729F6" w:rsidP="004729F6">
      <w:pPr>
        <w:pStyle w:val="Sraopastraipa"/>
        <w:numPr>
          <w:ilvl w:val="0"/>
          <w:numId w:val="26"/>
        </w:numPr>
        <w:shd w:val="clear" w:color="auto" w:fill="FFFFFF"/>
        <w:tabs>
          <w:tab w:val="left" w:pos="851"/>
        </w:tabs>
        <w:ind w:left="0" w:firstLine="851"/>
        <w:rPr>
          <w:rFonts w:ascii="Times New Roman" w:hAnsi="Times New Roman"/>
          <w:b/>
          <w:sz w:val="24"/>
          <w:szCs w:val="24"/>
        </w:rPr>
      </w:pPr>
      <w:r w:rsidRPr="00B211E2">
        <w:rPr>
          <w:rFonts w:ascii="Times New Roman" w:hAnsi="Times New Roman"/>
          <w:b/>
          <w:sz w:val="24"/>
          <w:szCs w:val="24"/>
        </w:rPr>
        <w:t>Kokius teisės aktus būtina priimti, kokius galiojančius teisės aktus reikia pakeisti ar pripažinti netekusiais galios – kas ir kada juos turėtų priimti.</w:t>
      </w:r>
    </w:p>
    <w:p w14:paraId="6B382ADA" w14:textId="77777777" w:rsidR="004729F6" w:rsidRPr="00B211E2" w:rsidRDefault="004729F6" w:rsidP="004729F6">
      <w:pPr>
        <w:shd w:val="clear" w:color="auto" w:fill="FFFFFF"/>
        <w:tabs>
          <w:tab w:val="left" w:pos="851"/>
        </w:tabs>
        <w:ind w:firstLine="851"/>
      </w:pPr>
      <w:r w:rsidRPr="00B211E2">
        <w:t>Papildomų teisės aktų priimti, panaikinti ar keisti nereikės.</w:t>
      </w:r>
    </w:p>
    <w:p w14:paraId="64D0D139" w14:textId="77777777" w:rsidR="004729F6" w:rsidRPr="00B211E2" w:rsidRDefault="004729F6" w:rsidP="004729F6">
      <w:pPr>
        <w:shd w:val="clear" w:color="auto" w:fill="FFFFFF"/>
        <w:tabs>
          <w:tab w:val="left" w:pos="851"/>
        </w:tabs>
        <w:ind w:firstLine="851"/>
        <w:rPr>
          <w:color w:val="C00000"/>
        </w:rPr>
      </w:pPr>
    </w:p>
    <w:p w14:paraId="39F7646E" w14:textId="77777777" w:rsidR="004729F6" w:rsidRPr="00B211E2" w:rsidRDefault="004729F6" w:rsidP="004729F6">
      <w:pPr>
        <w:shd w:val="clear" w:color="auto" w:fill="FFFFFF"/>
        <w:tabs>
          <w:tab w:val="left" w:pos="851"/>
        </w:tabs>
        <w:ind w:firstLine="851"/>
      </w:pPr>
      <w:r w:rsidRPr="00B211E2">
        <w:rPr>
          <w:b/>
        </w:rPr>
        <w:t>6</w:t>
      </w:r>
      <w:r w:rsidRPr="00B211E2">
        <w:t xml:space="preserve">. </w:t>
      </w:r>
      <w:r w:rsidRPr="00B211E2">
        <w:rPr>
          <w:b/>
        </w:rPr>
        <w:t>Sprendimo įgyvendinimo terminai – kas, ką ir kada turėtų atlikti</w:t>
      </w:r>
    </w:p>
    <w:p w14:paraId="62D498F0" w14:textId="77777777" w:rsidR="004729F6" w:rsidRPr="00B211E2" w:rsidRDefault="004729F6" w:rsidP="004729F6">
      <w:pPr>
        <w:shd w:val="clear" w:color="auto" w:fill="FFFFFF"/>
        <w:tabs>
          <w:tab w:val="left" w:pos="851"/>
        </w:tabs>
        <w:ind w:firstLine="851"/>
      </w:pPr>
    </w:p>
    <w:p w14:paraId="10FC2C3F" w14:textId="77777777" w:rsidR="004729F6" w:rsidRPr="00B211E2" w:rsidRDefault="004729F6" w:rsidP="004729F6">
      <w:pPr>
        <w:shd w:val="clear" w:color="auto" w:fill="FFFFFF"/>
        <w:tabs>
          <w:tab w:val="left" w:pos="1134"/>
        </w:tabs>
        <w:ind w:firstLine="851"/>
      </w:pPr>
      <w:r w:rsidRPr="00B211E2">
        <w:t>Sprendimas įsigalioja  kitą dieną po oficialaus jo paskelbimo Teisės aktų registre.</w:t>
      </w:r>
    </w:p>
    <w:p w14:paraId="353A266F" w14:textId="77777777" w:rsidR="004729F6" w:rsidRPr="00B211E2" w:rsidRDefault="004729F6" w:rsidP="004729F6">
      <w:pPr>
        <w:shd w:val="clear" w:color="auto" w:fill="FFFFFF"/>
        <w:tabs>
          <w:tab w:val="left" w:pos="1134"/>
        </w:tabs>
        <w:ind w:firstLine="851"/>
        <w:rPr>
          <w:color w:val="C00000"/>
        </w:rPr>
      </w:pPr>
    </w:p>
    <w:p w14:paraId="12E136FC" w14:textId="77777777" w:rsidR="004729F6" w:rsidRPr="00926AA8" w:rsidRDefault="004729F6" w:rsidP="004729F6">
      <w:pPr>
        <w:pStyle w:val="Sraopastraipa"/>
        <w:numPr>
          <w:ilvl w:val="0"/>
          <w:numId w:val="27"/>
        </w:numPr>
        <w:shd w:val="clear" w:color="auto" w:fill="FFFFFF"/>
        <w:tabs>
          <w:tab w:val="left" w:pos="1134"/>
        </w:tabs>
        <w:rPr>
          <w:rFonts w:ascii="Times New Roman" w:hAnsi="Times New Roman"/>
          <w:b/>
          <w:sz w:val="24"/>
          <w:szCs w:val="24"/>
        </w:rPr>
      </w:pPr>
      <w:r w:rsidRPr="00926AA8">
        <w:rPr>
          <w:rFonts w:ascii="Times New Roman" w:hAnsi="Times New Roman"/>
          <w:b/>
          <w:sz w:val="24"/>
          <w:szCs w:val="24"/>
        </w:rPr>
        <w:t>Sprendimo projekto rengimo metu gauti specialistų vertinimai ir išvados</w:t>
      </w:r>
    </w:p>
    <w:p w14:paraId="65072009" w14:textId="77777777" w:rsidR="004729F6" w:rsidRPr="00AE2AAE" w:rsidRDefault="004729F6" w:rsidP="004729F6">
      <w:pPr>
        <w:pStyle w:val="Sraopastraipa"/>
        <w:shd w:val="clear" w:color="auto" w:fill="FFFFFF"/>
        <w:tabs>
          <w:tab w:val="left" w:pos="1134"/>
        </w:tabs>
        <w:rPr>
          <w:rFonts w:ascii="Times New Roman" w:hAnsi="Times New Roman"/>
          <w:sz w:val="24"/>
          <w:szCs w:val="24"/>
        </w:rPr>
      </w:pPr>
      <w:r w:rsidRPr="00926AA8">
        <w:rPr>
          <w:rFonts w:ascii="Times New Roman" w:hAnsi="Times New Roman"/>
          <w:sz w:val="24"/>
          <w:szCs w:val="24"/>
        </w:rPr>
        <w:t xml:space="preserve">   </w:t>
      </w:r>
      <w:r w:rsidRPr="00AE2AAE">
        <w:rPr>
          <w:rFonts w:ascii="Times New Roman" w:hAnsi="Times New Roman"/>
          <w:sz w:val="24"/>
          <w:szCs w:val="24"/>
        </w:rPr>
        <w:t>Nėra.</w:t>
      </w:r>
    </w:p>
    <w:p w14:paraId="5D64E5D7" w14:textId="77777777" w:rsidR="004729F6" w:rsidRPr="00AE2AAE" w:rsidRDefault="004729F6" w:rsidP="004729F6">
      <w:pPr>
        <w:shd w:val="clear" w:color="auto" w:fill="FFFFFF"/>
        <w:tabs>
          <w:tab w:val="left" w:pos="1134"/>
        </w:tabs>
        <w:ind w:firstLine="851"/>
        <w:rPr>
          <w:b/>
        </w:rPr>
      </w:pPr>
    </w:p>
    <w:p w14:paraId="02D24A84" w14:textId="77777777" w:rsidR="004729F6" w:rsidRPr="00AE2AAE" w:rsidRDefault="004729F6" w:rsidP="004729F6">
      <w:pPr>
        <w:pStyle w:val="Sraopastraipa"/>
        <w:numPr>
          <w:ilvl w:val="0"/>
          <w:numId w:val="27"/>
        </w:numPr>
        <w:shd w:val="clear" w:color="auto" w:fill="FFFFFF"/>
        <w:tabs>
          <w:tab w:val="left" w:pos="1134"/>
        </w:tabs>
        <w:rPr>
          <w:rFonts w:ascii="Times New Roman" w:hAnsi="Times New Roman"/>
          <w:b/>
          <w:sz w:val="24"/>
          <w:szCs w:val="24"/>
        </w:rPr>
      </w:pPr>
      <w:r w:rsidRPr="00AE2AAE">
        <w:rPr>
          <w:rFonts w:ascii="Times New Roman" w:hAnsi="Times New Roman"/>
          <w:b/>
          <w:sz w:val="24"/>
          <w:szCs w:val="24"/>
        </w:rPr>
        <w:t>Kiti reikalingi pagrindimai, skaičiavimai ir paaiškinimai</w:t>
      </w:r>
    </w:p>
    <w:p w14:paraId="58816286" w14:textId="77777777" w:rsidR="004729F6" w:rsidRPr="00AE2AAE" w:rsidRDefault="004729F6" w:rsidP="004729F6">
      <w:pPr>
        <w:pStyle w:val="Sraopastraipa"/>
        <w:shd w:val="clear" w:color="auto" w:fill="FFFFFF"/>
        <w:tabs>
          <w:tab w:val="left" w:pos="1134"/>
        </w:tabs>
        <w:rPr>
          <w:rFonts w:ascii="Times New Roman" w:hAnsi="Times New Roman"/>
          <w:sz w:val="24"/>
          <w:szCs w:val="24"/>
        </w:rPr>
      </w:pPr>
      <w:r w:rsidRPr="00AE2AAE">
        <w:rPr>
          <w:rFonts w:ascii="Times New Roman" w:hAnsi="Times New Roman"/>
          <w:b/>
          <w:sz w:val="24"/>
          <w:szCs w:val="24"/>
        </w:rPr>
        <w:t xml:space="preserve">   </w:t>
      </w:r>
      <w:r w:rsidRPr="00AE2AAE">
        <w:rPr>
          <w:rFonts w:ascii="Times New Roman" w:hAnsi="Times New Roman"/>
          <w:sz w:val="24"/>
          <w:szCs w:val="24"/>
        </w:rPr>
        <w:t>Pridedama sprendimo projekto antikorupcinio vertinimo pažyma.</w:t>
      </w:r>
    </w:p>
    <w:p w14:paraId="76AD8DD7" w14:textId="77777777" w:rsidR="004729F6" w:rsidRPr="00AE2AAE" w:rsidRDefault="004729F6" w:rsidP="004729F6">
      <w:pPr>
        <w:shd w:val="clear" w:color="auto" w:fill="FFFFFF"/>
        <w:tabs>
          <w:tab w:val="left" w:pos="1134"/>
        </w:tabs>
        <w:ind w:firstLine="851"/>
        <w:rPr>
          <w:b/>
        </w:rPr>
      </w:pPr>
    </w:p>
    <w:p w14:paraId="7B2755CE" w14:textId="77777777" w:rsidR="004729F6" w:rsidRPr="00AE2AAE" w:rsidRDefault="004729F6" w:rsidP="004729F6">
      <w:pPr>
        <w:shd w:val="clear" w:color="auto" w:fill="FFFFFF"/>
        <w:tabs>
          <w:tab w:val="left" w:pos="1134"/>
        </w:tabs>
        <w:ind w:firstLine="851"/>
        <w:rPr>
          <w:b/>
        </w:rPr>
      </w:pPr>
      <w:r w:rsidRPr="00AE2AAE">
        <w:rPr>
          <w:b/>
        </w:rPr>
        <w:t>9. Sprendimo projekto iniciatoriai ir rengėjai, pranešėjas</w:t>
      </w:r>
      <w:r w:rsidRPr="00AE2AAE">
        <w:rPr>
          <w:rStyle w:val="pg-1ff1"/>
          <w:b/>
        </w:rPr>
        <w:t xml:space="preserve">   </w:t>
      </w:r>
    </w:p>
    <w:p w14:paraId="2F13C4D6" w14:textId="77777777" w:rsidR="004729F6" w:rsidRPr="00AE2AAE" w:rsidRDefault="004729F6" w:rsidP="004729F6">
      <w:pPr>
        <w:tabs>
          <w:tab w:val="left" w:pos="1134"/>
        </w:tabs>
        <w:ind w:firstLine="851"/>
      </w:pPr>
    </w:p>
    <w:p w14:paraId="2473091B" w14:textId="77777777" w:rsidR="004729F6" w:rsidRPr="00AE2AAE" w:rsidRDefault="004729F6" w:rsidP="004729F6">
      <w:pPr>
        <w:spacing w:line="276" w:lineRule="auto"/>
        <w:ind w:firstLine="851"/>
      </w:pPr>
      <w:r w:rsidRPr="00AE2AAE">
        <w:t>Iniciatorius – Anykščių rajono savivaldybės administracija.</w:t>
      </w:r>
    </w:p>
    <w:p w14:paraId="6C310F99" w14:textId="77777777" w:rsidR="004729F6" w:rsidRPr="00AE2AAE" w:rsidRDefault="004729F6" w:rsidP="004729F6">
      <w:pPr>
        <w:spacing w:line="276" w:lineRule="auto"/>
        <w:ind w:firstLine="851"/>
      </w:pPr>
      <w:r w:rsidRPr="00AE2AAE">
        <w:t>Rengėja – Teisės, personalo ir civilinės metrikacijos skyriaus vyriausioji specialistė Renata  Mickevičienė.</w:t>
      </w:r>
    </w:p>
    <w:p w14:paraId="313042AA" w14:textId="6771B71D" w:rsidR="004729F6" w:rsidRPr="00AE2AAE" w:rsidRDefault="004729F6" w:rsidP="004729F6">
      <w:pPr>
        <w:spacing w:line="276" w:lineRule="auto"/>
        <w:ind w:firstLine="851"/>
        <w:jc w:val="both"/>
      </w:pPr>
      <w:r w:rsidRPr="00AE2AAE">
        <w:t xml:space="preserve">Pranešėja – </w:t>
      </w:r>
      <w:r w:rsidR="00926AA8" w:rsidRPr="00AE2AAE">
        <w:t xml:space="preserve"> Viešųjų pirkimų ir turto skyriaus vedėja, laikinai atliekanti </w:t>
      </w:r>
      <w:r w:rsidRPr="00AE2AAE">
        <w:t xml:space="preserve">Teisės, personalo ir civilinės metrikacijos skyriaus </w:t>
      </w:r>
      <w:r w:rsidR="00926AA8" w:rsidRPr="00AE2AAE">
        <w:t xml:space="preserve">vedėjo </w:t>
      </w:r>
      <w:r w:rsidR="00926AA8" w:rsidRPr="00FA238D">
        <w:t>funkcijas</w:t>
      </w:r>
      <w:r w:rsidR="000D15D9" w:rsidRPr="00FA238D">
        <w:t>,</w:t>
      </w:r>
      <w:r w:rsidR="00AE2AAE" w:rsidRPr="00FA238D">
        <w:t xml:space="preserve"> Vilma </w:t>
      </w:r>
      <w:r w:rsidR="00AE2AAE" w:rsidRPr="00AE2AAE">
        <w:t>Vilkickaitė</w:t>
      </w:r>
      <w:r w:rsidRPr="00AE2AAE">
        <w:t>.</w:t>
      </w:r>
    </w:p>
    <w:p w14:paraId="3E80F8B8" w14:textId="77777777" w:rsidR="00A54324" w:rsidRPr="00AE2AAE" w:rsidRDefault="00A54324" w:rsidP="004729F6">
      <w:pPr>
        <w:shd w:val="clear" w:color="auto" w:fill="FFFFFF"/>
        <w:tabs>
          <w:tab w:val="left" w:pos="1134"/>
        </w:tabs>
        <w:ind w:firstLine="851"/>
        <w:rPr>
          <w:bCs/>
        </w:rPr>
      </w:pPr>
    </w:p>
    <w:sectPr w:rsidR="00A54324" w:rsidRPr="00AE2AAE" w:rsidSect="00930440">
      <w:headerReference w:type="even" r:id="rId10"/>
      <w:headerReference w:type="default" r:id="rId11"/>
      <w:pgSz w:w="11907" w:h="16839"/>
      <w:pgMar w:top="1134" w:right="567" w:bottom="851"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9480E" w14:textId="77777777" w:rsidR="00345FD3" w:rsidRDefault="00345FD3">
      <w:r>
        <w:separator/>
      </w:r>
    </w:p>
  </w:endnote>
  <w:endnote w:type="continuationSeparator" w:id="0">
    <w:p w14:paraId="16477D2B" w14:textId="77777777" w:rsidR="00345FD3" w:rsidRDefault="0034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74DA9" w14:textId="77777777" w:rsidR="00345FD3" w:rsidRDefault="00345FD3">
      <w:r>
        <w:separator/>
      </w:r>
    </w:p>
  </w:footnote>
  <w:footnote w:type="continuationSeparator" w:id="0">
    <w:p w14:paraId="564D49BD" w14:textId="77777777" w:rsidR="00345FD3" w:rsidRDefault="00345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B98D" w14:textId="77777777" w:rsidR="00A17E2A" w:rsidRDefault="00A17E2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1345E12" w14:textId="77777777" w:rsidR="00A17E2A" w:rsidRPr="00850B9E" w:rsidRDefault="00A17E2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F22C" w14:textId="77777777" w:rsidR="00A17E2A" w:rsidRDefault="00A17E2A" w:rsidP="00850B9E">
    <w:pPr>
      <w:pStyle w:val="Antrats"/>
      <w:framePr w:wrap="around" w:vAnchor="text" w:hAnchor="margin" w:xAlign="center" w:y="1"/>
      <w:rPr>
        <w:rStyle w:val="Puslapionumeris"/>
      </w:rPr>
    </w:pPr>
  </w:p>
  <w:p w14:paraId="563D7DC4" w14:textId="77777777" w:rsidR="00A17E2A" w:rsidRPr="00850B9E" w:rsidRDefault="00A17E2A" w:rsidP="00850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210609D"/>
    <w:multiLevelType w:val="hybridMultilevel"/>
    <w:tmpl w:val="EF3A3D0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1D1C6883"/>
    <w:multiLevelType w:val="hybridMultilevel"/>
    <w:tmpl w:val="16E2201E"/>
    <w:lvl w:ilvl="0" w:tplc="61B27C2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92DE2"/>
    <w:multiLevelType w:val="singleLevel"/>
    <w:tmpl w:val="053E97E0"/>
    <w:lvl w:ilvl="0">
      <w:start w:val="1"/>
      <w:numFmt w:val="decimal"/>
      <w:lvlText w:val="29.%1."/>
      <w:legacy w:legacy="1" w:legacySpace="0" w:legacyIndent="600"/>
      <w:lvlJc w:val="left"/>
      <w:rPr>
        <w:rFonts w:ascii="Times New Roman" w:hAnsi="Times New Roman" w:cs="Times New Roman" w:hint="default"/>
      </w:rPr>
    </w:lvl>
  </w:abstractNum>
  <w:abstractNum w:abstractNumId="5" w15:restartNumberingAfterBreak="0">
    <w:nsid w:val="20883748"/>
    <w:multiLevelType w:val="hybridMultilevel"/>
    <w:tmpl w:val="9BE87B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151015"/>
    <w:multiLevelType w:val="multilevel"/>
    <w:tmpl w:val="4AAE6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B756C07"/>
    <w:multiLevelType w:val="hybridMultilevel"/>
    <w:tmpl w:val="DE609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185960"/>
    <w:multiLevelType w:val="singleLevel"/>
    <w:tmpl w:val="F3DE10E6"/>
    <w:lvl w:ilvl="0">
      <w:start w:val="2"/>
      <w:numFmt w:val="decimal"/>
      <w:lvlText w:val="%1."/>
      <w:legacy w:legacy="1" w:legacySpace="0" w:legacyIndent="254"/>
      <w:lvlJc w:val="left"/>
      <w:rPr>
        <w:rFonts w:ascii="Times New Roman" w:hAnsi="Times New Roman" w:cs="Times New Roman" w:hint="default"/>
      </w:rPr>
    </w:lvl>
  </w:abstractNum>
  <w:abstractNum w:abstractNumId="10" w15:restartNumberingAfterBreak="0">
    <w:nsid w:val="30491C58"/>
    <w:multiLevelType w:val="multilevel"/>
    <w:tmpl w:val="90D6F006"/>
    <w:lvl w:ilvl="0">
      <w:start w:val="1"/>
      <w:numFmt w:val="decimal"/>
      <w:lvlText w:val="%1."/>
      <w:lvlJc w:val="left"/>
      <w:pPr>
        <w:ind w:left="1815" w:hanging="1035"/>
      </w:pPr>
      <w:rPr>
        <w:rFonts w:hint="default"/>
      </w:rPr>
    </w:lvl>
    <w:lvl w:ilvl="1">
      <w:start w:val="1"/>
      <w:numFmt w:val="decimal"/>
      <w:isLgl/>
      <w:lvlText w:val="%1.%2"/>
      <w:lvlJc w:val="left"/>
      <w:pPr>
        <w:ind w:left="1230" w:hanging="45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11" w15:restartNumberingAfterBreak="0">
    <w:nsid w:val="33FA3959"/>
    <w:multiLevelType w:val="multilevel"/>
    <w:tmpl w:val="90D6F006"/>
    <w:lvl w:ilvl="0">
      <w:start w:val="1"/>
      <w:numFmt w:val="decimal"/>
      <w:lvlText w:val="%1."/>
      <w:lvlJc w:val="left"/>
      <w:pPr>
        <w:ind w:left="1815" w:hanging="1035"/>
      </w:pPr>
      <w:rPr>
        <w:rFonts w:hint="default"/>
      </w:rPr>
    </w:lvl>
    <w:lvl w:ilvl="1">
      <w:start w:val="1"/>
      <w:numFmt w:val="decimal"/>
      <w:isLgl/>
      <w:lvlText w:val="%1.%2"/>
      <w:lvlJc w:val="left"/>
      <w:pPr>
        <w:ind w:left="1230" w:hanging="45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12"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0102DC6"/>
    <w:multiLevelType w:val="hybridMultilevel"/>
    <w:tmpl w:val="7AE8B7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0FC2364"/>
    <w:multiLevelType w:val="hybridMultilevel"/>
    <w:tmpl w:val="E2626E98"/>
    <w:lvl w:ilvl="0" w:tplc="3CBEAD1E">
      <w:numFmt w:val="bullet"/>
      <w:lvlText w:val="-"/>
      <w:lvlJc w:val="left"/>
      <w:pPr>
        <w:ind w:left="1636"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59E61419"/>
    <w:multiLevelType w:val="singleLevel"/>
    <w:tmpl w:val="52B09B3E"/>
    <w:lvl w:ilvl="0">
      <w:start w:val="11"/>
      <w:numFmt w:val="decimal"/>
      <w:lvlText w:val="29.%1."/>
      <w:legacy w:legacy="1" w:legacySpace="0" w:legacyIndent="716"/>
      <w:lvlJc w:val="left"/>
      <w:rPr>
        <w:rFonts w:ascii="Times New Roman" w:hAnsi="Times New Roman" w:cs="Times New Roman" w:hint="default"/>
      </w:rPr>
    </w:lvl>
  </w:abstractNum>
  <w:abstractNum w:abstractNumId="16" w15:restartNumberingAfterBreak="0">
    <w:nsid w:val="5DD74DAE"/>
    <w:multiLevelType w:val="multilevel"/>
    <w:tmpl w:val="740EA97E"/>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color w:val="auto"/>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17" w15:restartNumberingAfterBreak="0">
    <w:nsid w:val="621F168E"/>
    <w:multiLevelType w:val="hybridMultilevel"/>
    <w:tmpl w:val="5900E36E"/>
    <w:lvl w:ilvl="0" w:tplc="0409000F">
      <w:start w:val="7"/>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74CE60E1"/>
    <w:multiLevelType w:val="hybridMultilevel"/>
    <w:tmpl w:val="F3B02C1E"/>
    <w:lvl w:ilvl="0" w:tplc="3494A15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73C7CA1"/>
    <w:multiLevelType w:val="hybridMultilevel"/>
    <w:tmpl w:val="50CE57D0"/>
    <w:lvl w:ilvl="0" w:tplc="03541300">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0" w15:restartNumberingAfterBreak="0">
    <w:nsid w:val="77E37FE0"/>
    <w:multiLevelType w:val="singleLevel"/>
    <w:tmpl w:val="308CCA84"/>
    <w:lvl w:ilvl="0">
      <w:start w:val="9"/>
      <w:numFmt w:val="decimal"/>
      <w:lvlText w:val="29.%1."/>
      <w:legacy w:legacy="1" w:legacySpace="0" w:legacyIndent="653"/>
      <w:lvlJc w:val="left"/>
      <w:rPr>
        <w:rFonts w:ascii="Times New Roman" w:hAnsi="Times New Roman" w:cs="Times New Roman" w:hint="default"/>
      </w:rPr>
    </w:lvl>
  </w:abstractNum>
  <w:abstractNum w:abstractNumId="21" w15:restartNumberingAfterBreak="0">
    <w:nsid w:val="7D212DE5"/>
    <w:multiLevelType w:val="hybridMultilevel"/>
    <w:tmpl w:val="0AF84502"/>
    <w:lvl w:ilvl="0" w:tplc="7A7E95FA">
      <w:start w:val="1"/>
      <w:numFmt w:val="bullet"/>
      <w:lvlText w:val="-"/>
      <w:lvlJc w:val="left"/>
      <w:pPr>
        <w:ind w:left="1211" w:hanging="360"/>
      </w:pPr>
      <w:rPr>
        <w:rFonts w:ascii="Calibri" w:eastAsia="Calibri" w:hAnsi="Calibri" w:cs="Calibri" w:hint="default"/>
        <w:sz w:val="22"/>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7EAB3D4A"/>
    <w:multiLevelType w:val="hybridMultilevel"/>
    <w:tmpl w:val="C1488726"/>
    <w:lvl w:ilvl="0" w:tplc="9C8C17A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262190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70684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81715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4522467">
    <w:abstractNumId w:val="0"/>
  </w:num>
  <w:num w:numId="5" w16cid:durableId="1794866362">
    <w:abstractNumId w:val="10"/>
  </w:num>
  <w:num w:numId="6" w16cid:durableId="980159535">
    <w:abstractNumId w:val="9"/>
  </w:num>
  <w:num w:numId="7" w16cid:durableId="1041318415">
    <w:abstractNumId w:val="3"/>
  </w:num>
  <w:num w:numId="8" w16cid:durableId="320043510">
    <w:abstractNumId w:val="18"/>
  </w:num>
  <w:num w:numId="9" w16cid:durableId="1934318302">
    <w:abstractNumId w:val="4"/>
  </w:num>
  <w:num w:numId="10" w16cid:durableId="1257128751">
    <w:abstractNumId w:val="20"/>
  </w:num>
  <w:num w:numId="11" w16cid:durableId="2083676614">
    <w:abstractNumId w:val="15"/>
  </w:num>
  <w:num w:numId="12" w16cid:durableId="503008051">
    <w:abstractNumId w:val="18"/>
  </w:num>
  <w:num w:numId="13" w16cid:durableId="2051371541">
    <w:abstractNumId w:val="22"/>
  </w:num>
  <w:num w:numId="14" w16cid:durableId="16154815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9005725">
    <w:abstractNumId w:val="9"/>
    <w:lvlOverride w:ilvl="0">
      <w:startOverride w:val="2"/>
    </w:lvlOverride>
  </w:num>
  <w:num w:numId="16" w16cid:durableId="1235699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7463761">
    <w:abstractNumId w:val="19"/>
  </w:num>
  <w:num w:numId="18" w16cid:durableId="931670913">
    <w:abstractNumId w:val="11"/>
  </w:num>
  <w:num w:numId="19" w16cid:durableId="1215652743">
    <w:abstractNumId w:val="16"/>
  </w:num>
  <w:num w:numId="20" w16cid:durableId="1628392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983014">
    <w:abstractNumId w:val="8"/>
  </w:num>
  <w:num w:numId="22" w16cid:durableId="1385060979">
    <w:abstractNumId w:val="6"/>
  </w:num>
  <w:num w:numId="23" w16cid:durableId="631981285">
    <w:abstractNumId w:val="5"/>
  </w:num>
  <w:num w:numId="24" w16cid:durableId="79833366">
    <w:abstractNumId w:val="21"/>
  </w:num>
  <w:num w:numId="25" w16cid:durableId="1718816257">
    <w:abstractNumId w:val="14"/>
  </w:num>
  <w:num w:numId="26" w16cid:durableId="1551501696">
    <w:abstractNumId w:val="1"/>
  </w:num>
  <w:num w:numId="27" w16cid:durableId="11627715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6DC"/>
    <w:rsid w:val="0000089E"/>
    <w:rsid w:val="00002EB7"/>
    <w:rsid w:val="00003590"/>
    <w:rsid w:val="000035F9"/>
    <w:rsid w:val="00006F7D"/>
    <w:rsid w:val="000129B5"/>
    <w:rsid w:val="000214CE"/>
    <w:rsid w:val="00025195"/>
    <w:rsid w:val="000258DD"/>
    <w:rsid w:val="000276EE"/>
    <w:rsid w:val="000416B2"/>
    <w:rsid w:val="000446DD"/>
    <w:rsid w:val="00050247"/>
    <w:rsid w:val="00053643"/>
    <w:rsid w:val="00057982"/>
    <w:rsid w:val="00057FE1"/>
    <w:rsid w:val="0006638C"/>
    <w:rsid w:val="00066915"/>
    <w:rsid w:val="000674EB"/>
    <w:rsid w:val="000675AF"/>
    <w:rsid w:val="00071DDF"/>
    <w:rsid w:val="00074D72"/>
    <w:rsid w:val="000754C8"/>
    <w:rsid w:val="00077BA6"/>
    <w:rsid w:val="00080B91"/>
    <w:rsid w:val="00081BC9"/>
    <w:rsid w:val="00086487"/>
    <w:rsid w:val="00086E04"/>
    <w:rsid w:val="00090BE6"/>
    <w:rsid w:val="00092141"/>
    <w:rsid w:val="000A438E"/>
    <w:rsid w:val="000A6DCA"/>
    <w:rsid w:val="000A7775"/>
    <w:rsid w:val="000B1557"/>
    <w:rsid w:val="000B44A9"/>
    <w:rsid w:val="000B73C4"/>
    <w:rsid w:val="000C05B1"/>
    <w:rsid w:val="000C0605"/>
    <w:rsid w:val="000C1C3A"/>
    <w:rsid w:val="000C5E1B"/>
    <w:rsid w:val="000D15D9"/>
    <w:rsid w:val="000D2390"/>
    <w:rsid w:val="000D291B"/>
    <w:rsid w:val="000D5E58"/>
    <w:rsid w:val="000D7D84"/>
    <w:rsid w:val="000E4E6A"/>
    <w:rsid w:val="000E58E4"/>
    <w:rsid w:val="000F19E4"/>
    <w:rsid w:val="000F4AAA"/>
    <w:rsid w:val="000F51AB"/>
    <w:rsid w:val="000F5E5E"/>
    <w:rsid w:val="000F739E"/>
    <w:rsid w:val="001054BB"/>
    <w:rsid w:val="001147F1"/>
    <w:rsid w:val="0012008F"/>
    <w:rsid w:val="0012037F"/>
    <w:rsid w:val="0012164F"/>
    <w:rsid w:val="0012405E"/>
    <w:rsid w:val="001258E2"/>
    <w:rsid w:val="00126424"/>
    <w:rsid w:val="001361E3"/>
    <w:rsid w:val="00136F95"/>
    <w:rsid w:val="001439E7"/>
    <w:rsid w:val="00153C86"/>
    <w:rsid w:val="00155F10"/>
    <w:rsid w:val="00157326"/>
    <w:rsid w:val="00160B8E"/>
    <w:rsid w:val="00161DBB"/>
    <w:rsid w:val="00162997"/>
    <w:rsid w:val="001640DD"/>
    <w:rsid w:val="001643AE"/>
    <w:rsid w:val="00166F99"/>
    <w:rsid w:val="001737AD"/>
    <w:rsid w:val="001756AD"/>
    <w:rsid w:val="0018096A"/>
    <w:rsid w:val="001817AD"/>
    <w:rsid w:val="00185AB4"/>
    <w:rsid w:val="00190724"/>
    <w:rsid w:val="00193322"/>
    <w:rsid w:val="001935F9"/>
    <w:rsid w:val="001945C5"/>
    <w:rsid w:val="00195226"/>
    <w:rsid w:val="001A3724"/>
    <w:rsid w:val="001A3981"/>
    <w:rsid w:val="001A3BA0"/>
    <w:rsid w:val="001A658E"/>
    <w:rsid w:val="001B0673"/>
    <w:rsid w:val="001B104A"/>
    <w:rsid w:val="001D5EE8"/>
    <w:rsid w:val="001E386A"/>
    <w:rsid w:val="001E4295"/>
    <w:rsid w:val="001E4A68"/>
    <w:rsid w:val="001E7A95"/>
    <w:rsid w:val="001F2473"/>
    <w:rsid w:val="001F2A6F"/>
    <w:rsid w:val="00200EB8"/>
    <w:rsid w:val="00203089"/>
    <w:rsid w:val="00204FF5"/>
    <w:rsid w:val="002052C5"/>
    <w:rsid w:val="00205AD4"/>
    <w:rsid w:val="00216DE0"/>
    <w:rsid w:val="0022237F"/>
    <w:rsid w:val="002246B5"/>
    <w:rsid w:val="00227AA7"/>
    <w:rsid w:val="00231FD4"/>
    <w:rsid w:val="00232D42"/>
    <w:rsid w:val="002353C3"/>
    <w:rsid w:val="00241E25"/>
    <w:rsid w:val="002448DA"/>
    <w:rsid w:val="00244B3F"/>
    <w:rsid w:val="002501F2"/>
    <w:rsid w:val="00250C90"/>
    <w:rsid w:val="0025280B"/>
    <w:rsid w:val="00254190"/>
    <w:rsid w:val="00254CFA"/>
    <w:rsid w:val="00255348"/>
    <w:rsid w:val="0026003B"/>
    <w:rsid w:val="002600B7"/>
    <w:rsid w:val="0026019F"/>
    <w:rsid w:val="00261A25"/>
    <w:rsid w:val="00264ADB"/>
    <w:rsid w:val="00271FAA"/>
    <w:rsid w:val="00276BB6"/>
    <w:rsid w:val="00280322"/>
    <w:rsid w:val="00290283"/>
    <w:rsid w:val="00292E95"/>
    <w:rsid w:val="002A5E9B"/>
    <w:rsid w:val="002A612C"/>
    <w:rsid w:val="002B7E42"/>
    <w:rsid w:val="002C06FD"/>
    <w:rsid w:val="002C0ACA"/>
    <w:rsid w:val="002C16C2"/>
    <w:rsid w:val="002C79EE"/>
    <w:rsid w:val="002C7FAB"/>
    <w:rsid w:val="002D166B"/>
    <w:rsid w:val="002D29FD"/>
    <w:rsid w:val="002D3BAC"/>
    <w:rsid w:val="002E2DE7"/>
    <w:rsid w:val="002E2FB4"/>
    <w:rsid w:val="002E79D4"/>
    <w:rsid w:val="002E7F53"/>
    <w:rsid w:val="002F1D5A"/>
    <w:rsid w:val="002F3CE9"/>
    <w:rsid w:val="002F6B01"/>
    <w:rsid w:val="00305517"/>
    <w:rsid w:val="003055EE"/>
    <w:rsid w:val="0030733D"/>
    <w:rsid w:val="0031207E"/>
    <w:rsid w:val="003127CD"/>
    <w:rsid w:val="00321202"/>
    <w:rsid w:val="00330D4A"/>
    <w:rsid w:val="003351CE"/>
    <w:rsid w:val="0034089C"/>
    <w:rsid w:val="003417FE"/>
    <w:rsid w:val="00343C78"/>
    <w:rsid w:val="00345FD3"/>
    <w:rsid w:val="00351799"/>
    <w:rsid w:val="00362B49"/>
    <w:rsid w:val="003634C4"/>
    <w:rsid w:val="00363AFC"/>
    <w:rsid w:val="0036640D"/>
    <w:rsid w:val="00370F7A"/>
    <w:rsid w:val="00372856"/>
    <w:rsid w:val="00374C9B"/>
    <w:rsid w:val="00381C93"/>
    <w:rsid w:val="003837C5"/>
    <w:rsid w:val="00383EDE"/>
    <w:rsid w:val="003914A2"/>
    <w:rsid w:val="003961B3"/>
    <w:rsid w:val="003A20CD"/>
    <w:rsid w:val="003A3B7D"/>
    <w:rsid w:val="003A4658"/>
    <w:rsid w:val="003B0F63"/>
    <w:rsid w:val="003B5D8B"/>
    <w:rsid w:val="003B663F"/>
    <w:rsid w:val="003C0746"/>
    <w:rsid w:val="003C1AD9"/>
    <w:rsid w:val="003C29B7"/>
    <w:rsid w:val="003C3144"/>
    <w:rsid w:val="003C608F"/>
    <w:rsid w:val="003D1F4D"/>
    <w:rsid w:val="003D2361"/>
    <w:rsid w:val="003D3168"/>
    <w:rsid w:val="003E0897"/>
    <w:rsid w:val="003E0EF9"/>
    <w:rsid w:val="003E5271"/>
    <w:rsid w:val="003F3778"/>
    <w:rsid w:val="003F3D0C"/>
    <w:rsid w:val="003F6104"/>
    <w:rsid w:val="004003D8"/>
    <w:rsid w:val="0040409F"/>
    <w:rsid w:val="00404138"/>
    <w:rsid w:val="00406EEA"/>
    <w:rsid w:val="00407025"/>
    <w:rsid w:val="00410194"/>
    <w:rsid w:val="00417325"/>
    <w:rsid w:val="004227BE"/>
    <w:rsid w:val="00423613"/>
    <w:rsid w:val="0042498A"/>
    <w:rsid w:val="00425199"/>
    <w:rsid w:val="00425A5E"/>
    <w:rsid w:val="00435A0E"/>
    <w:rsid w:val="00437B57"/>
    <w:rsid w:val="00440209"/>
    <w:rsid w:val="00440981"/>
    <w:rsid w:val="00442E84"/>
    <w:rsid w:val="00451231"/>
    <w:rsid w:val="00453E3E"/>
    <w:rsid w:val="00455E11"/>
    <w:rsid w:val="00457E31"/>
    <w:rsid w:val="00457E48"/>
    <w:rsid w:val="00462DCD"/>
    <w:rsid w:val="00472271"/>
    <w:rsid w:val="004727F3"/>
    <w:rsid w:val="004729F6"/>
    <w:rsid w:val="004740BE"/>
    <w:rsid w:val="004766D1"/>
    <w:rsid w:val="00476763"/>
    <w:rsid w:val="00480B4E"/>
    <w:rsid w:val="00483A23"/>
    <w:rsid w:val="004854C8"/>
    <w:rsid w:val="00485BF6"/>
    <w:rsid w:val="00486C3F"/>
    <w:rsid w:val="004917AA"/>
    <w:rsid w:val="00492751"/>
    <w:rsid w:val="0049772F"/>
    <w:rsid w:val="004A352F"/>
    <w:rsid w:val="004A6225"/>
    <w:rsid w:val="004B1E10"/>
    <w:rsid w:val="004B3264"/>
    <w:rsid w:val="004B42B6"/>
    <w:rsid w:val="004B6037"/>
    <w:rsid w:val="004B61E3"/>
    <w:rsid w:val="004B718A"/>
    <w:rsid w:val="004C1CCE"/>
    <w:rsid w:val="004C3289"/>
    <w:rsid w:val="004C5C2A"/>
    <w:rsid w:val="004C6F78"/>
    <w:rsid w:val="004D0113"/>
    <w:rsid w:val="004D583B"/>
    <w:rsid w:val="004F107F"/>
    <w:rsid w:val="004F7CD8"/>
    <w:rsid w:val="00500AD1"/>
    <w:rsid w:val="0050790C"/>
    <w:rsid w:val="00516AC0"/>
    <w:rsid w:val="00517A7F"/>
    <w:rsid w:val="005223CD"/>
    <w:rsid w:val="005234B0"/>
    <w:rsid w:val="00532C18"/>
    <w:rsid w:val="0053792E"/>
    <w:rsid w:val="00540C7B"/>
    <w:rsid w:val="00545170"/>
    <w:rsid w:val="00546FD7"/>
    <w:rsid w:val="00550B0F"/>
    <w:rsid w:val="00551B81"/>
    <w:rsid w:val="00552056"/>
    <w:rsid w:val="00553BF3"/>
    <w:rsid w:val="00554503"/>
    <w:rsid w:val="005547C0"/>
    <w:rsid w:val="00561850"/>
    <w:rsid w:val="005618FF"/>
    <w:rsid w:val="00563F10"/>
    <w:rsid w:val="00565B89"/>
    <w:rsid w:val="00566620"/>
    <w:rsid w:val="00571496"/>
    <w:rsid w:val="00572C14"/>
    <w:rsid w:val="00572C3D"/>
    <w:rsid w:val="005834F2"/>
    <w:rsid w:val="00584BF7"/>
    <w:rsid w:val="005868B4"/>
    <w:rsid w:val="005944FA"/>
    <w:rsid w:val="005A2604"/>
    <w:rsid w:val="005A453D"/>
    <w:rsid w:val="005A460D"/>
    <w:rsid w:val="005A58B8"/>
    <w:rsid w:val="005B28E7"/>
    <w:rsid w:val="005B3332"/>
    <w:rsid w:val="005B7D93"/>
    <w:rsid w:val="005C09A8"/>
    <w:rsid w:val="005C3ABE"/>
    <w:rsid w:val="005C6AD5"/>
    <w:rsid w:val="005D07CD"/>
    <w:rsid w:val="005D07E1"/>
    <w:rsid w:val="005D3115"/>
    <w:rsid w:val="005D360C"/>
    <w:rsid w:val="005D4239"/>
    <w:rsid w:val="005D54B6"/>
    <w:rsid w:val="005D5A74"/>
    <w:rsid w:val="005D5B1C"/>
    <w:rsid w:val="005E43E7"/>
    <w:rsid w:val="005E4E09"/>
    <w:rsid w:val="005E5779"/>
    <w:rsid w:val="005F08A0"/>
    <w:rsid w:val="005F2613"/>
    <w:rsid w:val="005F4802"/>
    <w:rsid w:val="00601AE5"/>
    <w:rsid w:val="0060534A"/>
    <w:rsid w:val="00605DCC"/>
    <w:rsid w:val="00607A10"/>
    <w:rsid w:val="00612E58"/>
    <w:rsid w:val="006170DB"/>
    <w:rsid w:val="00620A66"/>
    <w:rsid w:val="00625F33"/>
    <w:rsid w:val="006261B2"/>
    <w:rsid w:val="006270FF"/>
    <w:rsid w:val="006362EF"/>
    <w:rsid w:val="006409BE"/>
    <w:rsid w:val="00641A5F"/>
    <w:rsid w:val="0064504D"/>
    <w:rsid w:val="00645A08"/>
    <w:rsid w:val="00647BBE"/>
    <w:rsid w:val="006501B2"/>
    <w:rsid w:val="0065045C"/>
    <w:rsid w:val="006521EA"/>
    <w:rsid w:val="0066128E"/>
    <w:rsid w:val="006632AE"/>
    <w:rsid w:val="00667842"/>
    <w:rsid w:val="00667C55"/>
    <w:rsid w:val="0067254F"/>
    <w:rsid w:val="0067316F"/>
    <w:rsid w:val="00675263"/>
    <w:rsid w:val="00675C62"/>
    <w:rsid w:val="00682DCE"/>
    <w:rsid w:val="006862E3"/>
    <w:rsid w:val="00686438"/>
    <w:rsid w:val="00687E84"/>
    <w:rsid w:val="0069300F"/>
    <w:rsid w:val="00694500"/>
    <w:rsid w:val="00695921"/>
    <w:rsid w:val="006A1A4B"/>
    <w:rsid w:val="006A1E57"/>
    <w:rsid w:val="006A4025"/>
    <w:rsid w:val="006A5CFD"/>
    <w:rsid w:val="006A7C8F"/>
    <w:rsid w:val="006B034D"/>
    <w:rsid w:val="006D74E7"/>
    <w:rsid w:val="006E0177"/>
    <w:rsid w:val="006E0A21"/>
    <w:rsid w:val="006E1012"/>
    <w:rsid w:val="006E29B1"/>
    <w:rsid w:val="006E40AA"/>
    <w:rsid w:val="006F0E78"/>
    <w:rsid w:val="006F4936"/>
    <w:rsid w:val="00700FA0"/>
    <w:rsid w:val="00712A97"/>
    <w:rsid w:val="0071798C"/>
    <w:rsid w:val="00725124"/>
    <w:rsid w:val="00726150"/>
    <w:rsid w:val="007303F1"/>
    <w:rsid w:val="00731345"/>
    <w:rsid w:val="0073261C"/>
    <w:rsid w:val="007365B4"/>
    <w:rsid w:val="00736C00"/>
    <w:rsid w:val="00737962"/>
    <w:rsid w:val="00740BC5"/>
    <w:rsid w:val="00747078"/>
    <w:rsid w:val="00747122"/>
    <w:rsid w:val="007471A7"/>
    <w:rsid w:val="00751683"/>
    <w:rsid w:val="0075186F"/>
    <w:rsid w:val="0075206B"/>
    <w:rsid w:val="00752FFF"/>
    <w:rsid w:val="00761364"/>
    <w:rsid w:val="007630EF"/>
    <w:rsid w:val="007704EF"/>
    <w:rsid w:val="00774E50"/>
    <w:rsid w:val="00777C19"/>
    <w:rsid w:val="007819F3"/>
    <w:rsid w:val="007837CC"/>
    <w:rsid w:val="00785259"/>
    <w:rsid w:val="00786CFB"/>
    <w:rsid w:val="00787818"/>
    <w:rsid w:val="007925AB"/>
    <w:rsid w:val="00795A5A"/>
    <w:rsid w:val="00796C3C"/>
    <w:rsid w:val="007A0E6A"/>
    <w:rsid w:val="007A2327"/>
    <w:rsid w:val="007A759D"/>
    <w:rsid w:val="007B03BC"/>
    <w:rsid w:val="007B10B2"/>
    <w:rsid w:val="007B1A25"/>
    <w:rsid w:val="007C3744"/>
    <w:rsid w:val="007C4FA3"/>
    <w:rsid w:val="007C6238"/>
    <w:rsid w:val="007C69DB"/>
    <w:rsid w:val="007C6ADF"/>
    <w:rsid w:val="007D29E8"/>
    <w:rsid w:val="007D3BE9"/>
    <w:rsid w:val="007D50C3"/>
    <w:rsid w:val="007E3C29"/>
    <w:rsid w:val="007F67D8"/>
    <w:rsid w:val="008004B9"/>
    <w:rsid w:val="00800588"/>
    <w:rsid w:val="00802BB4"/>
    <w:rsid w:val="00803351"/>
    <w:rsid w:val="008064B3"/>
    <w:rsid w:val="00807762"/>
    <w:rsid w:val="00810E98"/>
    <w:rsid w:val="0081562B"/>
    <w:rsid w:val="008156A8"/>
    <w:rsid w:val="0081705E"/>
    <w:rsid w:val="00822049"/>
    <w:rsid w:val="008245E3"/>
    <w:rsid w:val="00840EDC"/>
    <w:rsid w:val="00842DDA"/>
    <w:rsid w:val="008460AA"/>
    <w:rsid w:val="008463F8"/>
    <w:rsid w:val="00847BAB"/>
    <w:rsid w:val="00850B9E"/>
    <w:rsid w:val="00856AAF"/>
    <w:rsid w:val="00857B72"/>
    <w:rsid w:val="00863BD9"/>
    <w:rsid w:val="00864A74"/>
    <w:rsid w:val="008654F3"/>
    <w:rsid w:val="00866CAB"/>
    <w:rsid w:val="0087143D"/>
    <w:rsid w:val="00871A48"/>
    <w:rsid w:val="0087381B"/>
    <w:rsid w:val="008770B2"/>
    <w:rsid w:val="00880BD7"/>
    <w:rsid w:val="0088159D"/>
    <w:rsid w:val="0088200B"/>
    <w:rsid w:val="00885B5F"/>
    <w:rsid w:val="00887EA9"/>
    <w:rsid w:val="00892186"/>
    <w:rsid w:val="00894B32"/>
    <w:rsid w:val="00897191"/>
    <w:rsid w:val="008A01B7"/>
    <w:rsid w:val="008B310A"/>
    <w:rsid w:val="008B47F7"/>
    <w:rsid w:val="008B774B"/>
    <w:rsid w:val="008C07A3"/>
    <w:rsid w:val="008C1F68"/>
    <w:rsid w:val="008D246E"/>
    <w:rsid w:val="008D2E92"/>
    <w:rsid w:val="008D68F7"/>
    <w:rsid w:val="008E0FC3"/>
    <w:rsid w:val="008E1639"/>
    <w:rsid w:val="008E3233"/>
    <w:rsid w:val="008E622E"/>
    <w:rsid w:val="008E7731"/>
    <w:rsid w:val="008F0D34"/>
    <w:rsid w:val="008F4119"/>
    <w:rsid w:val="008F43B9"/>
    <w:rsid w:val="00900184"/>
    <w:rsid w:val="00901E58"/>
    <w:rsid w:val="009041DC"/>
    <w:rsid w:val="0090577E"/>
    <w:rsid w:val="00905DEC"/>
    <w:rsid w:val="00906448"/>
    <w:rsid w:val="00906D8C"/>
    <w:rsid w:val="009119F4"/>
    <w:rsid w:val="009156B8"/>
    <w:rsid w:val="00917647"/>
    <w:rsid w:val="0092123F"/>
    <w:rsid w:val="00924728"/>
    <w:rsid w:val="00924D38"/>
    <w:rsid w:val="00925D11"/>
    <w:rsid w:val="00926AA8"/>
    <w:rsid w:val="00927897"/>
    <w:rsid w:val="00930440"/>
    <w:rsid w:val="0093149D"/>
    <w:rsid w:val="009324F0"/>
    <w:rsid w:val="00937C67"/>
    <w:rsid w:val="00940CFC"/>
    <w:rsid w:val="009454C6"/>
    <w:rsid w:val="00952B4C"/>
    <w:rsid w:val="0095313E"/>
    <w:rsid w:val="00955861"/>
    <w:rsid w:val="00970092"/>
    <w:rsid w:val="0097245C"/>
    <w:rsid w:val="00980A5C"/>
    <w:rsid w:val="00981391"/>
    <w:rsid w:val="00981FFC"/>
    <w:rsid w:val="0098316E"/>
    <w:rsid w:val="009840F2"/>
    <w:rsid w:val="009857FE"/>
    <w:rsid w:val="00987D53"/>
    <w:rsid w:val="009908CC"/>
    <w:rsid w:val="0099153E"/>
    <w:rsid w:val="0099184D"/>
    <w:rsid w:val="009928DE"/>
    <w:rsid w:val="009938FE"/>
    <w:rsid w:val="0099673E"/>
    <w:rsid w:val="009A4EED"/>
    <w:rsid w:val="009A5042"/>
    <w:rsid w:val="009A6E8A"/>
    <w:rsid w:val="009B3272"/>
    <w:rsid w:val="009B621A"/>
    <w:rsid w:val="009B6645"/>
    <w:rsid w:val="009B6F81"/>
    <w:rsid w:val="009B77A5"/>
    <w:rsid w:val="009C1CBC"/>
    <w:rsid w:val="009C5339"/>
    <w:rsid w:val="009C7C45"/>
    <w:rsid w:val="009C7E71"/>
    <w:rsid w:val="009D0070"/>
    <w:rsid w:val="009D03CF"/>
    <w:rsid w:val="009D0C18"/>
    <w:rsid w:val="009D10F5"/>
    <w:rsid w:val="009D171B"/>
    <w:rsid w:val="009D2018"/>
    <w:rsid w:val="009D306A"/>
    <w:rsid w:val="009D35FC"/>
    <w:rsid w:val="009D74ED"/>
    <w:rsid w:val="009E6261"/>
    <w:rsid w:val="009F4474"/>
    <w:rsid w:val="009F676B"/>
    <w:rsid w:val="009F69AA"/>
    <w:rsid w:val="009F7073"/>
    <w:rsid w:val="00A06480"/>
    <w:rsid w:val="00A071A7"/>
    <w:rsid w:val="00A168E6"/>
    <w:rsid w:val="00A17E2A"/>
    <w:rsid w:val="00A2706F"/>
    <w:rsid w:val="00A300BB"/>
    <w:rsid w:val="00A326C4"/>
    <w:rsid w:val="00A404D7"/>
    <w:rsid w:val="00A40FB0"/>
    <w:rsid w:val="00A41C30"/>
    <w:rsid w:val="00A45C6A"/>
    <w:rsid w:val="00A47420"/>
    <w:rsid w:val="00A524EE"/>
    <w:rsid w:val="00A54324"/>
    <w:rsid w:val="00A55895"/>
    <w:rsid w:val="00A60540"/>
    <w:rsid w:val="00A61F97"/>
    <w:rsid w:val="00A67D1A"/>
    <w:rsid w:val="00A70D20"/>
    <w:rsid w:val="00A736DC"/>
    <w:rsid w:val="00A73B0A"/>
    <w:rsid w:val="00A81370"/>
    <w:rsid w:val="00A81AEF"/>
    <w:rsid w:val="00A858CF"/>
    <w:rsid w:val="00A85CED"/>
    <w:rsid w:val="00AA1A00"/>
    <w:rsid w:val="00AA3B93"/>
    <w:rsid w:val="00AA449A"/>
    <w:rsid w:val="00AA4D08"/>
    <w:rsid w:val="00AA630D"/>
    <w:rsid w:val="00AA7009"/>
    <w:rsid w:val="00AB4F6A"/>
    <w:rsid w:val="00AB59E0"/>
    <w:rsid w:val="00AC3709"/>
    <w:rsid w:val="00AC4222"/>
    <w:rsid w:val="00AC781C"/>
    <w:rsid w:val="00AD2C7F"/>
    <w:rsid w:val="00AD3DAD"/>
    <w:rsid w:val="00AD6C74"/>
    <w:rsid w:val="00AE2AAE"/>
    <w:rsid w:val="00AF5ECC"/>
    <w:rsid w:val="00AF6805"/>
    <w:rsid w:val="00B0320C"/>
    <w:rsid w:val="00B10719"/>
    <w:rsid w:val="00B20A00"/>
    <w:rsid w:val="00B211E2"/>
    <w:rsid w:val="00B21DE0"/>
    <w:rsid w:val="00B25525"/>
    <w:rsid w:val="00B2711D"/>
    <w:rsid w:val="00B324BB"/>
    <w:rsid w:val="00B33CE0"/>
    <w:rsid w:val="00B374D1"/>
    <w:rsid w:val="00B44817"/>
    <w:rsid w:val="00B44F11"/>
    <w:rsid w:val="00B451F0"/>
    <w:rsid w:val="00B45994"/>
    <w:rsid w:val="00B46427"/>
    <w:rsid w:val="00B47AF5"/>
    <w:rsid w:val="00B51BAA"/>
    <w:rsid w:val="00B54A1D"/>
    <w:rsid w:val="00B57153"/>
    <w:rsid w:val="00B63561"/>
    <w:rsid w:val="00B6357D"/>
    <w:rsid w:val="00B643D5"/>
    <w:rsid w:val="00B67BE2"/>
    <w:rsid w:val="00B67C89"/>
    <w:rsid w:val="00B76D70"/>
    <w:rsid w:val="00B82B27"/>
    <w:rsid w:val="00B83166"/>
    <w:rsid w:val="00B83C75"/>
    <w:rsid w:val="00B84BD6"/>
    <w:rsid w:val="00B91402"/>
    <w:rsid w:val="00B92DB5"/>
    <w:rsid w:val="00B935F5"/>
    <w:rsid w:val="00B96F34"/>
    <w:rsid w:val="00B97247"/>
    <w:rsid w:val="00BA3091"/>
    <w:rsid w:val="00BA7F49"/>
    <w:rsid w:val="00BB6B9A"/>
    <w:rsid w:val="00BC02D6"/>
    <w:rsid w:val="00BC4C6A"/>
    <w:rsid w:val="00BC561B"/>
    <w:rsid w:val="00BC7CEE"/>
    <w:rsid w:val="00BD3462"/>
    <w:rsid w:val="00BD705E"/>
    <w:rsid w:val="00BE3A5F"/>
    <w:rsid w:val="00BE5BFB"/>
    <w:rsid w:val="00BF057B"/>
    <w:rsid w:val="00BF721E"/>
    <w:rsid w:val="00C01F3C"/>
    <w:rsid w:val="00C03855"/>
    <w:rsid w:val="00C05A4C"/>
    <w:rsid w:val="00C102CD"/>
    <w:rsid w:val="00C103B1"/>
    <w:rsid w:val="00C1146A"/>
    <w:rsid w:val="00C146F2"/>
    <w:rsid w:val="00C20A78"/>
    <w:rsid w:val="00C2142C"/>
    <w:rsid w:val="00C21C83"/>
    <w:rsid w:val="00C253A0"/>
    <w:rsid w:val="00C3500E"/>
    <w:rsid w:val="00C37FFB"/>
    <w:rsid w:val="00C40201"/>
    <w:rsid w:val="00C4106A"/>
    <w:rsid w:val="00C45173"/>
    <w:rsid w:val="00C46A7A"/>
    <w:rsid w:val="00C54895"/>
    <w:rsid w:val="00C54972"/>
    <w:rsid w:val="00C56537"/>
    <w:rsid w:val="00C63298"/>
    <w:rsid w:val="00C63994"/>
    <w:rsid w:val="00C67985"/>
    <w:rsid w:val="00C67EA3"/>
    <w:rsid w:val="00C72C2E"/>
    <w:rsid w:val="00C72FD9"/>
    <w:rsid w:val="00C73F54"/>
    <w:rsid w:val="00C749B9"/>
    <w:rsid w:val="00C77C1D"/>
    <w:rsid w:val="00C805E4"/>
    <w:rsid w:val="00C82EA6"/>
    <w:rsid w:val="00C85A15"/>
    <w:rsid w:val="00C868FE"/>
    <w:rsid w:val="00C911DA"/>
    <w:rsid w:val="00C92C8D"/>
    <w:rsid w:val="00C93071"/>
    <w:rsid w:val="00C9403F"/>
    <w:rsid w:val="00CA64DC"/>
    <w:rsid w:val="00CA6A1B"/>
    <w:rsid w:val="00CA70F5"/>
    <w:rsid w:val="00CB178B"/>
    <w:rsid w:val="00CB6A69"/>
    <w:rsid w:val="00CC57D3"/>
    <w:rsid w:val="00CD2C7B"/>
    <w:rsid w:val="00CD3578"/>
    <w:rsid w:val="00CE0356"/>
    <w:rsid w:val="00CE1B7B"/>
    <w:rsid w:val="00CE1DDE"/>
    <w:rsid w:val="00CE7287"/>
    <w:rsid w:val="00CE7D98"/>
    <w:rsid w:val="00CF175F"/>
    <w:rsid w:val="00CF17E5"/>
    <w:rsid w:val="00CF53A9"/>
    <w:rsid w:val="00CF63E0"/>
    <w:rsid w:val="00CF6D63"/>
    <w:rsid w:val="00CF70D9"/>
    <w:rsid w:val="00D00BF0"/>
    <w:rsid w:val="00D02CD6"/>
    <w:rsid w:val="00D02F19"/>
    <w:rsid w:val="00D06F31"/>
    <w:rsid w:val="00D1504E"/>
    <w:rsid w:val="00D16208"/>
    <w:rsid w:val="00D16650"/>
    <w:rsid w:val="00D22394"/>
    <w:rsid w:val="00D22F9F"/>
    <w:rsid w:val="00D261AB"/>
    <w:rsid w:val="00D3073D"/>
    <w:rsid w:val="00D30BA4"/>
    <w:rsid w:val="00D30C9E"/>
    <w:rsid w:val="00D30F00"/>
    <w:rsid w:val="00D3498C"/>
    <w:rsid w:val="00D35A83"/>
    <w:rsid w:val="00D36D37"/>
    <w:rsid w:val="00D4169B"/>
    <w:rsid w:val="00D42405"/>
    <w:rsid w:val="00D44C5D"/>
    <w:rsid w:val="00D467E4"/>
    <w:rsid w:val="00D52D74"/>
    <w:rsid w:val="00D627A2"/>
    <w:rsid w:val="00D62EF5"/>
    <w:rsid w:val="00D67914"/>
    <w:rsid w:val="00D742B4"/>
    <w:rsid w:val="00D759F9"/>
    <w:rsid w:val="00D767F9"/>
    <w:rsid w:val="00D832B5"/>
    <w:rsid w:val="00D83374"/>
    <w:rsid w:val="00D85802"/>
    <w:rsid w:val="00D878D7"/>
    <w:rsid w:val="00D920BA"/>
    <w:rsid w:val="00D92475"/>
    <w:rsid w:val="00D94101"/>
    <w:rsid w:val="00DA065D"/>
    <w:rsid w:val="00DA204E"/>
    <w:rsid w:val="00DB1273"/>
    <w:rsid w:val="00DB6E8F"/>
    <w:rsid w:val="00DC02F5"/>
    <w:rsid w:val="00DC36BF"/>
    <w:rsid w:val="00DC4135"/>
    <w:rsid w:val="00DC5566"/>
    <w:rsid w:val="00DD460C"/>
    <w:rsid w:val="00DD4771"/>
    <w:rsid w:val="00DD565C"/>
    <w:rsid w:val="00DD5864"/>
    <w:rsid w:val="00DD6052"/>
    <w:rsid w:val="00DD7B12"/>
    <w:rsid w:val="00DE0325"/>
    <w:rsid w:val="00DE096B"/>
    <w:rsid w:val="00DE2A1C"/>
    <w:rsid w:val="00DE3EA5"/>
    <w:rsid w:val="00DE6D97"/>
    <w:rsid w:val="00DE6F6A"/>
    <w:rsid w:val="00E04181"/>
    <w:rsid w:val="00E056B3"/>
    <w:rsid w:val="00E058F9"/>
    <w:rsid w:val="00E05E0A"/>
    <w:rsid w:val="00E07DA8"/>
    <w:rsid w:val="00E103CC"/>
    <w:rsid w:val="00E12AC2"/>
    <w:rsid w:val="00E2045B"/>
    <w:rsid w:val="00E21BC4"/>
    <w:rsid w:val="00E22D0D"/>
    <w:rsid w:val="00E24110"/>
    <w:rsid w:val="00E25969"/>
    <w:rsid w:val="00E25B60"/>
    <w:rsid w:val="00E267B8"/>
    <w:rsid w:val="00E312B3"/>
    <w:rsid w:val="00E5094B"/>
    <w:rsid w:val="00E51D33"/>
    <w:rsid w:val="00E527F2"/>
    <w:rsid w:val="00E55C60"/>
    <w:rsid w:val="00E5736A"/>
    <w:rsid w:val="00E671C6"/>
    <w:rsid w:val="00E80A0F"/>
    <w:rsid w:val="00E81120"/>
    <w:rsid w:val="00E84036"/>
    <w:rsid w:val="00E84888"/>
    <w:rsid w:val="00E873EC"/>
    <w:rsid w:val="00E90BF2"/>
    <w:rsid w:val="00E96178"/>
    <w:rsid w:val="00E96D5D"/>
    <w:rsid w:val="00E96FD6"/>
    <w:rsid w:val="00EA2313"/>
    <w:rsid w:val="00EA2959"/>
    <w:rsid w:val="00EA365D"/>
    <w:rsid w:val="00EA4A1C"/>
    <w:rsid w:val="00EA65B4"/>
    <w:rsid w:val="00EB0E90"/>
    <w:rsid w:val="00EB35D9"/>
    <w:rsid w:val="00EB36CA"/>
    <w:rsid w:val="00EC1B97"/>
    <w:rsid w:val="00EC3AE6"/>
    <w:rsid w:val="00EC47F0"/>
    <w:rsid w:val="00EC4BE6"/>
    <w:rsid w:val="00EC53A4"/>
    <w:rsid w:val="00EC7629"/>
    <w:rsid w:val="00EC76AA"/>
    <w:rsid w:val="00ED14E1"/>
    <w:rsid w:val="00ED161B"/>
    <w:rsid w:val="00ED2AB2"/>
    <w:rsid w:val="00ED5ABC"/>
    <w:rsid w:val="00ED69C2"/>
    <w:rsid w:val="00EE0E92"/>
    <w:rsid w:val="00EE3CC9"/>
    <w:rsid w:val="00EF5D6B"/>
    <w:rsid w:val="00F12953"/>
    <w:rsid w:val="00F1415A"/>
    <w:rsid w:val="00F16EEA"/>
    <w:rsid w:val="00F23534"/>
    <w:rsid w:val="00F236E8"/>
    <w:rsid w:val="00F3013A"/>
    <w:rsid w:val="00F326D5"/>
    <w:rsid w:val="00F32AA3"/>
    <w:rsid w:val="00F4071F"/>
    <w:rsid w:val="00F425D0"/>
    <w:rsid w:val="00F45EF5"/>
    <w:rsid w:val="00F46A69"/>
    <w:rsid w:val="00F505E7"/>
    <w:rsid w:val="00F507A2"/>
    <w:rsid w:val="00F60610"/>
    <w:rsid w:val="00F62F36"/>
    <w:rsid w:val="00F6611A"/>
    <w:rsid w:val="00F667C5"/>
    <w:rsid w:val="00F674D3"/>
    <w:rsid w:val="00F70362"/>
    <w:rsid w:val="00F70B24"/>
    <w:rsid w:val="00F71B66"/>
    <w:rsid w:val="00F8111E"/>
    <w:rsid w:val="00F83805"/>
    <w:rsid w:val="00F9045E"/>
    <w:rsid w:val="00F91795"/>
    <w:rsid w:val="00F9462D"/>
    <w:rsid w:val="00F95718"/>
    <w:rsid w:val="00F972E5"/>
    <w:rsid w:val="00F979C5"/>
    <w:rsid w:val="00FA0BD7"/>
    <w:rsid w:val="00FA238D"/>
    <w:rsid w:val="00FA4F86"/>
    <w:rsid w:val="00FA4FDD"/>
    <w:rsid w:val="00FA5540"/>
    <w:rsid w:val="00FB1375"/>
    <w:rsid w:val="00FB7C18"/>
    <w:rsid w:val="00FD16C3"/>
    <w:rsid w:val="00FD402B"/>
    <w:rsid w:val="00FE1C44"/>
    <w:rsid w:val="00FE78C4"/>
    <w:rsid w:val="00FF4DD0"/>
    <w:rsid w:val="00FF5676"/>
    <w:rsid w:val="00FF6C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34B6B7"/>
  <w15:docId w15:val="{4D5B7494-4292-485C-84A4-2762B7A8C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1207E"/>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link w:val="DebesliotekstasDiagrama"/>
    <w:rsid w:val="00FF5676"/>
    <w:rPr>
      <w:rFonts w:ascii="Tahoma" w:hAnsi="Tahoma" w:cs="Tahoma"/>
      <w:sz w:val="16"/>
      <w:szCs w:val="16"/>
    </w:rPr>
  </w:style>
  <w:style w:type="character" w:customStyle="1" w:styleId="PagrindinistekstasDiagrama">
    <w:name w:val="Pagrindinis tekstas Diagrama"/>
    <w:link w:val="Pagrindinistekstas"/>
    <w:locked/>
    <w:rsid w:val="007E3C29"/>
    <w:rPr>
      <w:bCs/>
      <w:sz w:val="24"/>
      <w:lang w:eastAsia="en-US"/>
    </w:rPr>
  </w:style>
  <w:style w:type="paragraph" w:styleId="Antrats">
    <w:name w:val="header"/>
    <w:basedOn w:val="prastasis"/>
    <w:link w:val="AntratsDiagrama"/>
    <w:uiPriority w:val="99"/>
    <w:rsid w:val="00850B9E"/>
    <w:pPr>
      <w:tabs>
        <w:tab w:val="center" w:pos="4819"/>
        <w:tab w:val="right" w:pos="9638"/>
      </w:tabs>
    </w:pPr>
  </w:style>
  <w:style w:type="paragraph" w:styleId="Porat">
    <w:name w:val="footer"/>
    <w:basedOn w:val="prastasis"/>
    <w:link w:val="PoratDiagrama"/>
    <w:rsid w:val="00850B9E"/>
    <w:pPr>
      <w:tabs>
        <w:tab w:val="center" w:pos="4819"/>
        <w:tab w:val="right" w:pos="9638"/>
      </w:tabs>
    </w:pPr>
  </w:style>
  <w:style w:type="character" w:styleId="Puslapionumeris">
    <w:name w:val="page number"/>
    <w:basedOn w:val="Numatytasispastraiposriftas"/>
    <w:rsid w:val="00850B9E"/>
  </w:style>
  <w:style w:type="paragraph" w:styleId="Pagrindinistekstas">
    <w:name w:val="Body Text"/>
    <w:basedOn w:val="prastasis"/>
    <w:link w:val="PagrindinistekstasDiagrama"/>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prastasis"/>
    <w:next w:val="prastasis"/>
    <w:rsid w:val="00457E31"/>
    <w:pPr>
      <w:widowControl w:val="0"/>
      <w:suppressAutoHyphens/>
    </w:pPr>
    <w:rPr>
      <w:rFonts w:eastAsia="Lucida Sans Unicode"/>
      <w:color w:val="000000"/>
    </w:rPr>
  </w:style>
  <w:style w:type="paragraph" w:styleId="Sraopastraipa">
    <w:name w:val="List Paragraph"/>
    <w:basedOn w:val="prastasis"/>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C93071"/>
    <w:rPr>
      <w:sz w:val="24"/>
      <w:szCs w:val="24"/>
    </w:rPr>
  </w:style>
  <w:style w:type="character" w:customStyle="1" w:styleId="DebesliotekstasDiagrama">
    <w:name w:val="Debesėlio tekstas Diagrama"/>
    <w:link w:val="Debesliotekstas"/>
    <w:rsid w:val="00C93071"/>
    <w:rPr>
      <w:rFonts w:ascii="Tahoma" w:hAnsi="Tahoma" w:cs="Tahoma"/>
      <w:sz w:val="16"/>
      <w:szCs w:val="16"/>
    </w:rPr>
  </w:style>
  <w:style w:type="character" w:customStyle="1" w:styleId="PoratDiagrama">
    <w:name w:val="Poraštė Diagrama"/>
    <w:link w:val="Porat"/>
    <w:rsid w:val="000214CE"/>
    <w:rPr>
      <w:sz w:val="24"/>
      <w:szCs w:val="24"/>
      <w:lang w:val="lt-LT" w:eastAsia="lt-LT"/>
    </w:rPr>
  </w:style>
  <w:style w:type="table" w:styleId="Lentelstinklelis">
    <w:name w:val="Table Grid"/>
    <w:basedOn w:val="prastojilente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C6F78"/>
    <w:rPr>
      <w:sz w:val="24"/>
      <w:szCs w:val="24"/>
      <w:lang w:eastAsia="en-US"/>
    </w:rPr>
  </w:style>
  <w:style w:type="character" w:styleId="Komentaronuoroda">
    <w:name w:val="annotation reference"/>
    <w:rsid w:val="00554503"/>
    <w:rPr>
      <w:sz w:val="16"/>
      <w:szCs w:val="16"/>
    </w:rPr>
  </w:style>
  <w:style w:type="paragraph" w:styleId="Komentarotekstas">
    <w:name w:val="annotation text"/>
    <w:basedOn w:val="prastasis"/>
    <w:link w:val="KomentarotekstasDiagrama"/>
    <w:rsid w:val="00554503"/>
    <w:rPr>
      <w:sz w:val="20"/>
      <w:szCs w:val="20"/>
    </w:rPr>
  </w:style>
  <w:style w:type="character" w:customStyle="1" w:styleId="KomentarotekstasDiagrama">
    <w:name w:val="Komentaro tekstas Diagrama"/>
    <w:link w:val="Komentarotekstas"/>
    <w:rsid w:val="00554503"/>
    <w:rPr>
      <w:lang w:val="lt-LT" w:eastAsia="lt-LT"/>
    </w:rPr>
  </w:style>
  <w:style w:type="paragraph" w:styleId="Komentarotema">
    <w:name w:val="annotation subject"/>
    <w:basedOn w:val="Komentarotekstas"/>
    <w:next w:val="Komentarotekstas"/>
    <w:link w:val="KomentarotemaDiagrama"/>
    <w:rsid w:val="00554503"/>
    <w:rPr>
      <w:b/>
      <w:bCs/>
    </w:rPr>
  </w:style>
  <w:style w:type="character" w:customStyle="1" w:styleId="KomentarotemaDiagrama">
    <w:name w:val="Komentaro tema Diagrama"/>
    <w:link w:val="Komentarotema"/>
    <w:rsid w:val="00554503"/>
    <w:rPr>
      <w:b/>
      <w:bCs/>
      <w:lang w:val="lt-LT" w:eastAsia="lt-LT"/>
    </w:rPr>
  </w:style>
  <w:style w:type="character" w:styleId="Hipersaitas">
    <w:name w:val="Hyperlink"/>
    <w:uiPriority w:val="99"/>
    <w:semiHidden/>
    <w:unhideWhenUsed/>
    <w:rsid w:val="003417FE"/>
    <w:rPr>
      <w:color w:val="0000FF"/>
      <w:u w:val="single"/>
    </w:rPr>
  </w:style>
  <w:style w:type="character" w:customStyle="1" w:styleId="a">
    <w:name w:val="_"/>
    <w:basedOn w:val="Numatytasispastraiposriftas"/>
    <w:rsid w:val="00B25525"/>
  </w:style>
  <w:style w:type="character" w:customStyle="1" w:styleId="pg-1ff1">
    <w:name w:val="pg-1ff1"/>
    <w:basedOn w:val="Numatytasispastraiposriftas"/>
    <w:rsid w:val="00B25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41396220">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09742282">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849757562">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21900341">
      <w:bodyDiv w:val="1"/>
      <w:marLeft w:val="0"/>
      <w:marRight w:val="0"/>
      <w:marTop w:val="0"/>
      <w:marBottom w:val="0"/>
      <w:divBdr>
        <w:top w:val="none" w:sz="0" w:space="0" w:color="auto"/>
        <w:left w:val="none" w:sz="0" w:space="0" w:color="auto"/>
        <w:bottom w:val="none" w:sz="0" w:space="0" w:color="auto"/>
        <w:right w:val="none" w:sz="0" w:space="0" w:color="auto"/>
      </w:divBdr>
      <w:divsChild>
        <w:div w:id="414400212">
          <w:marLeft w:val="0"/>
          <w:marRight w:val="0"/>
          <w:marTop w:val="0"/>
          <w:marBottom w:val="0"/>
          <w:divBdr>
            <w:top w:val="none" w:sz="0" w:space="0" w:color="auto"/>
            <w:left w:val="none" w:sz="0" w:space="0" w:color="auto"/>
            <w:bottom w:val="none" w:sz="0" w:space="0" w:color="auto"/>
            <w:right w:val="none" w:sz="0" w:space="0" w:color="auto"/>
          </w:divBdr>
          <w:divsChild>
            <w:div w:id="122036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2009360388">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076469206">
      <w:bodyDiv w:val="1"/>
      <w:marLeft w:val="0"/>
      <w:marRight w:val="0"/>
      <w:marTop w:val="0"/>
      <w:marBottom w:val="0"/>
      <w:divBdr>
        <w:top w:val="none" w:sz="0" w:space="0" w:color="auto"/>
        <w:left w:val="none" w:sz="0" w:space="0" w:color="auto"/>
        <w:bottom w:val="none" w:sz="0" w:space="0" w:color="auto"/>
        <w:right w:val="none" w:sz="0" w:space="0" w:color="auto"/>
      </w:divBdr>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folex.lt/ta/5648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c863a285bd2d42e4aea758f1d31ba47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94AA1-BB0F-49B5-B6AF-B7721E86C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c863a285bd2d42e4aea758f1d31ba47f.dot</Template>
  <TotalTime>0</TotalTime>
  <Pages>8</Pages>
  <Words>9389</Words>
  <Characters>5352</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2017 M. VASARIO 23 D. SPRENDIMO NR. 1-TS-27 ,,DĖL ANYKŠČIŲ RAJONO SAVIVALDYBĖS BIUDŽETINIŲ ĮSTAIGŲ VADOVŲ DARBO APMOKĖJIMO TVARKOS APRAŠO PATVIRTINIMO‘‘ PAKEITIMO</vt:lpstr>
      <vt:lpstr>DĖL ANYKŠČIŲ RAJONO SAVIVALDYBĖS TARYBOS 2017 M. VASARIO 23 D. SPRENDIMO NR. 1-TS-27 ,,DĖL ANYKŠČIŲ RAJONO SAVIVALDYBĖS BIUDŽETINIŲ ĮSTAIGŲ VADOVŲ DARBO APMOKĖJIMO TVARKOS APRAŠO PATVIRTINIMO‘‘ PAKEITIMO</vt:lpstr>
    </vt:vector>
  </TitlesOfParts>
  <Manager>2019-01-31</Manager>
  <Company>Anyk.raj.savivaldybė</Company>
  <LinksUpToDate>false</LinksUpToDate>
  <CharactersWithSpaces>14712</CharactersWithSpaces>
  <SharedDoc>false</SharedDoc>
  <HLinks>
    <vt:vector size="6" baseType="variant">
      <vt:variant>
        <vt:i4>2490427</vt:i4>
      </vt:variant>
      <vt:variant>
        <vt:i4>0</vt:i4>
      </vt:variant>
      <vt:variant>
        <vt:i4>0</vt:i4>
      </vt:variant>
      <vt:variant>
        <vt:i4>5</vt:i4>
      </vt:variant>
      <vt:variant>
        <vt:lpwstr>http://www.infolex.lt/ta/564858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2017 M. VASARIO 23 D. SPRENDIMO NR. 1-TS-27 ,,DĖL ANYKŠČIŲ RAJONO SAVIVALDYBĖS BIUDŽETINIŲ ĮSTAIGŲ VADOVŲ DARBO APMOKĖJIMO TVARKOS APRAŠO PATVIRTINIMO‘‘ PAKEITIMO</dc:title>
  <dc:subject>1-T-3</dc:subject>
  <dc:creator>ANYKŠČIŲ RAJONO SAVIVALDYBĖS TARYBA</dc:creator>
  <cp:lastModifiedBy>Taryba</cp:lastModifiedBy>
  <cp:revision>2</cp:revision>
  <cp:lastPrinted>2020-12-04T13:21:00Z</cp:lastPrinted>
  <dcterms:created xsi:type="dcterms:W3CDTF">2023-05-18T08:07:00Z</dcterms:created>
  <dcterms:modified xsi:type="dcterms:W3CDTF">2023-05-18T08:07:00Z</dcterms:modified>
  <cp:category>SPRENDIMAS</cp:category>
</cp:coreProperties>
</file>